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D9BA" w14:textId="0F90D00C" w:rsidR="0024059C" w:rsidRPr="0024059C" w:rsidRDefault="0024059C" w:rsidP="0024059C">
      <w:pPr>
        <w:pStyle w:val="berschrift1"/>
        <w:rPr>
          <w:b/>
        </w:rPr>
      </w:pPr>
      <w:bookmarkStart w:id="0" w:name="_Toc110077755"/>
      <w:bookmarkStart w:id="1" w:name="_Toc486597151"/>
      <w:bookmarkStart w:id="2" w:name="_Toc531782428"/>
      <w:bookmarkStart w:id="3" w:name="_Toc531782697"/>
      <w:bookmarkStart w:id="4" w:name="_Toc531787487"/>
      <w:bookmarkStart w:id="5" w:name="_Ref37495488"/>
      <w:bookmarkStart w:id="6" w:name="AbschnittObjektplanung"/>
      <w:r w:rsidRPr="0024059C">
        <w:rPr>
          <w:b/>
        </w:rPr>
        <w:t>Eigenerklärung über das Nichtvorliegen von Ausschlussgründen gemäß §§ 123 und 124 GWB</w:t>
      </w:r>
    </w:p>
    <w:tbl>
      <w:tblPr>
        <w:tblStyle w:val="TableGrid1"/>
        <w:tblW w:w="0" w:type="auto"/>
        <w:tblInd w:w="144" w:type="dxa"/>
        <w:tblLook w:val="04A0" w:firstRow="1" w:lastRow="0" w:firstColumn="1" w:lastColumn="0" w:noHBand="0" w:noVBand="1"/>
      </w:tblPr>
      <w:tblGrid>
        <w:gridCol w:w="8820"/>
      </w:tblGrid>
      <w:tr w:rsidR="0024059C" w:rsidRPr="004B62A3" w14:paraId="1ACB1F1E" w14:textId="77777777" w:rsidTr="00DB5A20">
        <w:tc>
          <w:tcPr>
            <w:tcW w:w="8820" w:type="dxa"/>
            <w:tcBorders>
              <w:top w:val="nil"/>
              <w:left w:val="nil"/>
              <w:bottom w:val="single" w:sz="4" w:space="0" w:color="000000"/>
              <w:right w:val="nil"/>
            </w:tcBorders>
          </w:tcPr>
          <w:p w14:paraId="597FE6EE" w14:textId="77777777" w:rsidR="0024059C" w:rsidRPr="004B62A3" w:rsidRDefault="0024059C" w:rsidP="00DB5A20">
            <w:pPr>
              <w:spacing w:before="233" w:line="320" w:lineRule="atLeast"/>
              <w:textAlignment w:val="baseline"/>
              <w:rPr>
                <w:b/>
                <w:color w:val="000000"/>
                <w:spacing w:val="5"/>
                <w:szCs w:val="24"/>
              </w:rPr>
            </w:pPr>
            <w:r w:rsidRPr="004B62A3">
              <w:rPr>
                <w:b/>
                <w:color w:val="000000"/>
                <w:spacing w:val="5"/>
                <w:sz w:val="20"/>
              </w:rPr>
              <w:t>Angaben zum Unternehmen</w:t>
            </w:r>
          </w:p>
        </w:tc>
      </w:tr>
      <w:tr w:rsidR="0024059C" w:rsidRPr="004B62A3" w14:paraId="3E9224C8" w14:textId="77777777" w:rsidTr="00DB5A20">
        <w:trPr>
          <w:trHeight w:val="683"/>
        </w:trPr>
        <w:tc>
          <w:tcPr>
            <w:tcW w:w="8820" w:type="dxa"/>
            <w:tcBorders>
              <w:left w:val="single" w:sz="4" w:space="0" w:color="auto"/>
              <w:right w:val="nil"/>
            </w:tcBorders>
            <w:vAlign w:val="center"/>
          </w:tcPr>
          <w:p w14:paraId="7D758688" w14:textId="77777777" w:rsidR="0024059C" w:rsidRPr="004B62A3" w:rsidRDefault="0024059C" w:rsidP="00DB5A20">
            <w:pPr>
              <w:pBdr>
                <w:right w:val="single" w:sz="4" w:space="4" w:color="auto"/>
              </w:pBdr>
              <w:spacing w:before="60" w:after="60" w:line="320" w:lineRule="atLeast"/>
              <w:textAlignment w:val="baseline"/>
              <w:rPr>
                <w:color w:val="000000"/>
                <w:spacing w:val="5"/>
                <w:sz w:val="20"/>
              </w:rPr>
            </w:pPr>
            <w:r w:rsidRPr="004B62A3">
              <w:rPr>
                <w:color w:val="000000"/>
                <w:spacing w:val="5"/>
                <w:sz w:val="20"/>
              </w:rPr>
              <w:t xml:space="preserve">Name/Firma:   </w:t>
            </w:r>
            <w:sdt>
              <w:sdtPr>
                <w:id w:val="-722058273"/>
                <w:placeholder>
                  <w:docPart w:val="5881CD59093743DBB233EB042BD334FF"/>
                </w:placeholder>
                <w:showingPlcHdr/>
              </w:sdtPr>
              <w:sdtEndPr/>
              <w:sdtContent>
                <w:r w:rsidRPr="004B62A3">
                  <w:rPr>
                    <w:color w:val="DAEEF3"/>
                    <w:sz w:val="20"/>
                    <w:shd w:val="clear" w:color="auto" w:fill="DAEEF3"/>
                  </w:rPr>
                  <w:t>Klicken Sie hier, um Text einzugeben.</w:t>
                </w:r>
              </w:sdtContent>
            </w:sdt>
          </w:p>
          <w:p w14:paraId="20B6F7EF" w14:textId="77777777" w:rsidR="0024059C" w:rsidRPr="004B62A3" w:rsidRDefault="0024059C" w:rsidP="00DB5A20">
            <w:pPr>
              <w:pBdr>
                <w:right w:val="single" w:sz="4" w:space="4" w:color="auto"/>
              </w:pBdr>
              <w:spacing w:before="60" w:after="60" w:line="320" w:lineRule="atLeast"/>
              <w:textAlignment w:val="baseline"/>
              <w:rPr>
                <w:sz w:val="20"/>
              </w:rPr>
            </w:pPr>
            <w:r w:rsidRPr="004B62A3">
              <w:rPr>
                <w:color w:val="000000"/>
                <w:spacing w:val="5"/>
                <w:sz w:val="20"/>
              </w:rPr>
              <w:t xml:space="preserve">Adresse:         </w:t>
            </w:r>
            <w:sdt>
              <w:sdtPr>
                <w:id w:val="-1702621551"/>
                <w:placeholder>
                  <w:docPart w:val="1CD4C7C70DB648ABAC86AB9E8A34BBCB"/>
                </w:placeholder>
                <w:showingPlcHdr/>
              </w:sdtPr>
              <w:sdtEndPr/>
              <w:sdtContent>
                <w:r w:rsidRPr="004B62A3">
                  <w:rPr>
                    <w:color w:val="DAEEF3"/>
                    <w:sz w:val="20"/>
                    <w:shd w:val="clear" w:color="auto" w:fill="DAEEF3"/>
                  </w:rPr>
                  <w:t>Klicken Sie hier, um Text einzugeben.</w:t>
                </w:r>
              </w:sdtContent>
            </w:sdt>
          </w:p>
          <w:p w14:paraId="26524E4A" w14:textId="77777777" w:rsidR="0024059C" w:rsidRPr="004B62A3" w:rsidRDefault="0024059C" w:rsidP="00DB5A20">
            <w:pPr>
              <w:pBdr>
                <w:right w:val="single" w:sz="4" w:space="4" w:color="auto"/>
              </w:pBdr>
              <w:spacing w:before="60" w:after="60" w:line="320" w:lineRule="atLeast"/>
              <w:textAlignment w:val="baseline"/>
              <w:rPr>
                <w:b/>
                <w:bCs/>
                <w:color w:val="000000"/>
                <w:spacing w:val="5"/>
                <w:szCs w:val="24"/>
              </w:rPr>
            </w:pPr>
          </w:p>
        </w:tc>
      </w:tr>
    </w:tbl>
    <w:p w14:paraId="335248A9" w14:textId="77777777" w:rsidR="0024059C" w:rsidRDefault="0024059C" w:rsidP="0024059C">
      <w:pPr>
        <w:suppressAutoHyphens/>
        <w:spacing w:after="120" w:line="320" w:lineRule="atLeast"/>
        <w:jc w:val="both"/>
        <w:textAlignment w:val="baseline"/>
        <w:rPr>
          <w:rFonts w:eastAsia="Droid Sans Fallback"/>
          <w:color w:val="00000A"/>
          <w:szCs w:val="22"/>
          <w:lang w:eastAsia="zh-CN" w:bidi="hi-IN"/>
        </w:rPr>
      </w:pPr>
    </w:p>
    <w:p w14:paraId="76BA395B" w14:textId="77777777" w:rsidR="0024059C" w:rsidRPr="00BC2A46" w:rsidRDefault="0024059C" w:rsidP="0024059C">
      <w:pPr>
        <w:keepNext/>
        <w:suppressAutoHyphens/>
        <w:spacing w:after="240" w:line="320" w:lineRule="atLeast"/>
        <w:jc w:val="both"/>
        <w:textAlignment w:val="baseline"/>
        <w:rPr>
          <w:rFonts w:eastAsia="Droid Sans Fallback"/>
          <w:color w:val="00000A"/>
          <w:szCs w:val="22"/>
          <w:lang w:eastAsia="zh-CN" w:bidi="hi-IN"/>
        </w:rPr>
      </w:pPr>
      <w:r w:rsidRPr="00BC2A46">
        <w:rPr>
          <w:rFonts w:eastAsia="Droid Sans Fallback"/>
          <w:color w:val="00000A"/>
          <w:szCs w:val="22"/>
          <w:lang w:eastAsia="zh-CN" w:bidi="hi-IN"/>
        </w:rPr>
        <w:t>Ich/wir beteiligen uns in dem gegenständlichen Vergabeverfahren als</w:t>
      </w:r>
      <w:r>
        <w:rPr>
          <w:rFonts w:eastAsia="Droid Sans Fallback"/>
          <w:color w:val="00000A"/>
          <w:szCs w:val="22"/>
          <w:lang w:eastAsia="zh-CN" w:bidi="hi-IN"/>
        </w:rPr>
        <w:t>:</w:t>
      </w:r>
    </w:p>
    <w:tbl>
      <w:tblPr>
        <w:tblStyle w:val="TableGrid2"/>
        <w:tblW w:w="0" w:type="auto"/>
        <w:tblInd w:w="0" w:type="dxa"/>
        <w:tblLook w:val="04A0" w:firstRow="1" w:lastRow="0" w:firstColumn="1" w:lastColumn="0" w:noHBand="0" w:noVBand="1"/>
      </w:tblPr>
      <w:tblGrid>
        <w:gridCol w:w="9062"/>
      </w:tblGrid>
      <w:tr w:rsidR="0024059C" w:rsidRPr="00BC2A46" w14:paraId="2480E5CF" w14:textId="77777777" w:rsidTr="00DB5A20">
        <w:tc>
          <w:tcPr>
            <w:tcW w:w="9062" w:type="dxa"/>
            <w:tcBorders>
              <w:top w:val="single" w:sz="4" w:space="0" w:color="auto"/>
              <w:left w:val="single" w:sz="4" w:space="0" w:color="auto"/>
              <w:bottom w:val="single" w:sz="4" w:space="0" w:color="auto"/>
              <w:right w:val="single" w:sz="4" w:space="0" w:color="auto"/>
            </w:tcBorders>
          </w:tcPr>
          <w:p w14:paraId="61376094" w14:textId="77777777" w:rsidR="0024059C" w:rsidRPr="00BC2A46" w:rsidRDefault="00BB2C65" w:rsidP="00DB5A20">
            <w:pPr>
              <w:suppressAutoHyphens/>
              <w:spacing w:before="120" w:after="120" w:line="320" w:lineRule="atLeast"/>
              <w:jc w:val="both"/>
              <w:textAlignment w:val="baseline"/>
              <w:rPr>
                <w:rFonts w:eastAsia="Droid Sans Fallback"/>
                <w:color w:val="00000A"/>
                <w:sz w:val="20"/>
                <w:lang w:eastAsia="zh-CN" w:bidi="hi-IN"/>
              </w:rPr>
            </w:pPr>
            <w:sdt>
              <w:sdtPr>
                <w:rPr>
                  <w:rFonts w:eastAsia="MS Gothic"/>
                  <w:sz w:val="20"/>
                </w:rPr>
                <w:id w:val="871654296"/>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Bieter</w:t>
            </w:r>
          </w:p>
        </w:tc>
      </w:tr>
      <w:tr w:rsidR="0024059C" w:rsidRPr="00BC2A46" w14:paraId="2712E733" w14:textId="77777777" w:rsidTr="00DB5A20">
        <w:tc>
          <w:tcPr>
            <w:tcW w:w="9062" w:type="dxa"/>
            <w:tcBorders>
              <w:top w:val="single" w:sz="4" w:space="0" w:color="auto"/>
              <w:left w:val="single" w:sz="4" w:space="0" w:color="auto"/>
              <w:bottom w:val="single" w:sz="4" w:space="0" w:color="auto"/>
              <w:right w:val="single" w:sz="4" w:space="0" w:color="auto"/>
            </w:tcBorders>
          </w:tcPr>
          <w:p w14:paraId="7FFCFA15" w14:textId="77777777" w:rsidR="0024059C" w:rsidRPr="00BC2A46" w:rsidRDefault="00BB2C65" w:rsidP="00DB5A20">
            <w:pPr>
              <w:suppressAutoHyphens/>
              <w:spacing w:before="120" w:after="120" w:line="320" w:lineRule="atLeast"/>
              <w:jc w:val="both"/>
              <w:textAlignment w:val="baseline"/>
              <w:rPr>
                <w:rFonts w:eastAsia="Droid Sans Fallback"/>
                <w:color w:val="00000A"/>
                <w:sz w:val="20"/>
                <w:lang w:eastAsia="zh-CN" w:bidi="hi-IN"/>
              </w:rPr>
            </w:pPr>
            <w:sdt>
              <w:sdtPr>
                <w:rPr>
                  <w:rFonts w:eastAsia="MS Gothic"/>
                  <w:sz w:val="20"/>
                </w:rPr>
                <w:id w:val="1882742727"/>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Mitglied einer Bietergemeinschaft</w:t>
            </w:r>
          </w:p>
        </w:tc>
      </w:tr>
      <w:tr w:rsidR="0024059C" w:rsidRPr="00BC2A46" w14:paraId="748F7041" w14:textId="77777777" w:rsidTr="00DB5A20">
        <w:tc>
          <w:tcPr>
            <w:tcW w:w="9062" w:type="dxa"/>
            <w:tcBorders>
              <w:top w:val="single" w:sz="4" w:space="0" w:color="auto"/>
              <w:left w:val="single" w:sz="4" w:space="0" w:color="auto"/>
              <w:bottom w:val="single" w:sz="4" w:space="0" w:color="auto"/>
              <w:right w:val="single" w:sz="4" w:space="0" w:color="auto"/>
            </w:tcBorders>
          </w:tcPr>
          <w:p w14:paraId="1B3C54D7" w14:textId="77777777" w:rsidR="0024059C" w:rsidRPr="00BC2A46" w:rsidRDefault="00BB2C65" w:rsidP="00DB5A20">
            <w:pPr>
              <w:suppressAutoHyphens/>
              <w:spacing w:before="120" w:after="120" w:line="320" w:lineRule="atLeast"/>
              <w:ind w:left="731" w:hanging="731"/>
              <w:jc w:val="both"/>
              <w:textAlignment w:val="baseline"/>
              <w:rPr>
                <w:rFonts w:eastAsia="Droid Sans Fallback"/>
                <w:color w:val="00000A"/>
                <w:sz w:val="20"/>
                <w:lang w:eastAsia="zh-CN" w:bidi="hi-IN"/>
              </w:rPr>
            </w:pPr>
            <w:sdt>
              <w:sdtPr>
                <w:rPr>
                  <w:rFonts w:eastAsia="MS Gothic"/>
                  <w:sz w:val="20"/>
                </w:rPr>
                <w:id w:val="-520630411"/>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Eignungs</w:t>
            </w:r>
            <w:r w:rsidR="0024059C" w:rsidRPr="00BC2A46">
              <w:rPr>
                <w:color w:val="00000A"/>
                <w:sz w:val="20"/>
                <w:u w:val="single"/>
                <w:lang w:eastAsia="zh-CN" w:bidi="hi-IN"/>
              </w:rPr>
              <w:t>ver</w:t>
            </w:r>
            <w:r w:rsidR="0024059C" w:rsidRPr="00BC2A46">
              <w:rPr>
                <w:color w:val="00000A"/>
                <w:sz w:val="20"/>
                <w:lang w:eastAsia="zh-CN" w:bidi="hi-IN"/>
              </w:rPr>
              <w:t>leihender Unterauftragnehmer, auf dessen Kapazitäten sich der Bieter bzw. die Bietergemeinschaft zum Nachweis seiner / ihrer Leistungsfähigkeit beruft (sog.</w:t>
            </w:r>
            <w:r w:rsidR="0024059C">
              <w:rPr>
                <w:color w:val="00000A"/>
                <w:sz w:val="20"/>
                <w:lang w:eastAsia="zh-CN" w:bidi="hi-IN"/>
              </w:rPr>
              <w:t> </w:t>
            </w:r>
            <w:r w:rsidR="0024059C" w:rsidRPr="00BC2A46">
              <w:rPr>
                <w:color w:val="00000A"/>
                <w:sz w:val="20"/>
                <w:lang w:eastAsia="zh-CN" w:bidi="hi-IN"/>
              </w:rPr>
              <w:t>Eignungsleihe)</w:t>
            </w:r>
          </w:p>
        </w:tc>
      </w:tr>
    </w:tbl>
    <w:p w14:paraId="3DA78335" w14:textId="77777777" w:rsidR="0024059C" w:rsidRPr="004B62A3" w:rsidRDefault="0024059C" w:rsidP="0024059C">
      <w:pPr>
        <w:spacing w:before="480" w:after="40" w:line="320" w:lineRule="atLeast"/>
        <w:ind w:left="91"/>
        <w:jc w:val="both"/>
        <w:rPr>
          <w:rFonts w:eastAsia="Arial"/>
          <w:b/>
          <w:bCs/>
          <w:color w:val="000000"/>
          <w:szCs w:val="22"/>
        </w:rPr>
      </w:pPr>
      <w:r w:rsidRPr="00B27BDF">
        <w:rPr>
          <w:rFonts w:eastAsia="Arial"/>
          <w:b/>
          <w:bCs/>
          <w:color w:val="000000"/>
          <w:szCs w:val="22"/>
        </w:rPr>
        <w:t>Erklärungen</w:t>
      </w:r>
      <w:r>
        <w:rPr>
          <w:rFonts w:eastAsia="Arial"/>
          <w:b/>
          <w:bCs/>
          <w:color w:val="000000"/>
          <w:szCs w:val="22"/>
        </w:rPr>
        <w:t xml:space="preserve"> zum Nichtvorliegen von Ausschlussgründen</w:t>
      </w:r>
    </w:p>
    <w:p w14:paraId="5E61568D" w14:textId="77777777" w:rsidR="0024059C" w:rsidRPr="00167C21" w:rsidRDefault="0024059C" w:rsidP="00F162A2">
      <w:pPr>
        <w:pStyle w:val="Listenabsatz"/>
        <w:numPr>
          <w:ilvl w:val="0"/>
          <w:numId w:val="16"/>
        </w:numPr>
        <w:tabs>
          <w:tab w:val="clear" w:pos="457"/>
          <w:tab w:val="clear" w:pos="1134"/>
        </w:tabs>
        <w:spacing w:before="480" w:after="40" w:line="320" w:lineRule="atLeast"/>
        <w:ind w:right="0"/>
        <w:contextualSpacing/>
        <w:jc w:val="both"/>
        <w:textAlignment w:val="baseline"/>
        <w:rPr>
          <w:rFonts w:eastAsia="Arial"/>
          <w:color w:val="000000"/>
          <w:spacing w:val="2"/>
          <w:sz w:val="20"/>
        </w:rPr>
      </w:pPr>
      <w:r w:rsidRPr="00167C21">
        <w:rPr>
          <w:rFonts w:eastAsia="Arial"/>
          <w:color w:val="000000"/>
          <w:spacing w:val="2"/>
          <w:sz w:val="20"/>
        </w:rPr>
        <w:t xml:space="preserve">Ich/wir </w:t>
      </w:r>
      <w:r w:rsidRPr="00167C21">
        <w:rPr>
          <w:rFonts w:eastAsia="Arial"/>
          <w:b/>
          <w:bCs/>
          <w:color w:val="000000"/>
          <w:spacing w:val="2"/>
          <w:sz w:val="20"/>
        </w:rPr>
        <w:t>erkläre/n</w:t>
      </w:r>
      <w:r w:rsidRPr="00167C21">
        <w:rPr>
          <w:rFonts w:eastAsia="Arial"/>
          <w:color w:val="000000"/>
          <w:spacing w:val="2"/>
          <w:sz w:val="20"/>
        </w:rPr>
        <w:t>, dass</w:t>
      </w:r>
    </w:p>
    <w:p w14:paraId="5742584E" w14:textId="77777777" w:rsidR="0024059C" w:rsidRPr="00B151FD" w:rsidRDefault="00BB2C65" w:rsidP="0024059C">
      <w:pPr>
        <w:spacing w:before="246" w:after="40" w:line="320" w:lineRule="atLeast"/>
        <w:ind w:left="851" w:hanging="425"/>
        <w:textAlignment w:val="baseline"/>
        <w:rPr>
          <w:rFonts w:eastAsia="Arial"/>
          <w:bCs/>
          <w:color w:val="000000"/>
          <w:spacing w:val="5"/>
          <w:sz w:val="20"/>
          <w:szCs w:val="24"/>
        </w:rPr>
      </w:pPr>
      <w:sdt>
        <w:sdtPr>
          <w:rPr>
            <w:rFonts w:eastAsia="MS Gothic"/>
            <w:szCs w:val="22"/>
          </w:rPr>
          <w:id w:val="505399760"/>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sidRPr="004B62A3">
        <w:rPr>
          <w:rFonts w:eastAsia="Arial"/>
          <w:b/>
          <w:bCs/>
          <w:color w:val="000000"/>
          <w:spacing w:val="5"/>
          <w:sz w:val="20"/>
          <w:szCs w:val="24"/>
          <w:u w:val="single"/>
        </w:rPr>
        <w:t>keine</w:t>
      </w:r>
      <w:r w:rsidR="0024059C" w:rsidRPr="004B62A3">
        <w:rPr>
          <w:rFonts w:eastAsia="Arial"/>
          <w:b/>
          <w:bCs/>
          <w:color w:val="000000"/>
          <w:spacing w:val="5"/>
          <w:sz w:val="20"/>
          <w:szCs w:val="24"/>
        </w:rPr>
        <w:t xml:space="preserve"> </w:t>
      </w:r>
      <w:r w:rsidR="0024059C" w:rsidRPr="00B151FD">
        <w:rPr>
          <w:rFonts w:eastAsia="Arial"/>
          <w:bCs/>
          <w:color w:val="000000"/>
          <w:spacing w:val="5"/>
          <w:sz w:val="20"/>
          <w:szCs w:val="24"/>
        </w:rPr>
        <w:t>zwingenden Ausschlussgründe gemäß § 123 GWB vorliegen.</w:t>
      </w:r>
    </w:p>
    <w:p w14:paraId="2742968F" w14:textId="77777777" w:rsidR="0024059C" w:rsidRDefault="00BB2C65" w:rsidP="0024059C">
      <w:pPr>
        <w:spacing w:before="246" w:after="40" w:line="320" w:lineRule="atLeast"/>
        <w:ind w:left="851" w:hanging="425"/>
        <w:textAlignment w:val="baseline"/>
        <w:rPr>
          <w:rFonts w:eastAsia="Arial"/>
          <w:b/>
          <w:bCs/>
          <w:color w:val="000000"/>
          <w:spacing w:val="5"/>
          <w:sz w:val="20"/>
          <w:szCs w:val="24"/>
        </w:rPr>
      </w:pPr>
      <w:sdt>
        <w:sdtPr>
          <w:rPr>
            <w:rFonts w:eastAsia="MS Gothic"/>
            <w:szCs w:val="22"/>
          </w:rPr>
          <w:id w:val="230436187"/>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Pr>
          <w:sz w:val="20"/>
          <w:szCs w:val="24"/>
        </w:rPr>
        <w:t>da</w:t>
      </w:r>
      <w:r w:rsidR="0024059C" w:rsidRPr="00787E8C">
        <w:rPr>
          <w:sz w:val="20"/>
          <w:szCs w:val="24"/>
        </w:rPr>
        <w:t>s Unternehmen die gesetzlichen Pflichten zur Zahlung der vom Finanzamt erhobenen Steuern, sowie der Zahlung der Beiträge zur gesetzlichen Sozialversicherung ordnungsgemäß erfüllt hat</w:t>
      </w:r>
      <w:r w:rsidR="0024059C">
        <w:rPr>
          <w:sz w:val="20"/>
          <w:szCs w:val="24"/>
        </w:rPr>
        <w:t>.</w:t>
      </w:r>
    </w:p>
    <w:p w14:paraId="4096A6D8" w14:textId="77777777" w:rsidR="0024059C" w:rsidRPr="00B151FD" w:rsidRDefault="00BB2C65" w:rsidP="0024059C">
      <w:pPr>
        <w:spacing w:before="246" w:after="40" w:line="320" w:lineRule="atLeast"/>
        <w:ind w:left="851" w:hanging="425"/>
        <w:textAlignment w:val="baseline"/>
        <w:rPr>
          <w:rFonts w:eastAsia="Arial"/>
          <w:bCs/>
          <w:color w:val="000000"/>
          <w:spacing w:val="5"/>
          <w:sz w:val="20"/>
          <w:szCs w:val="24"/>
        </w:rPr>
      </w:pPr>
      <w:sdt>
        <w:sdtPr>
          <w:rPr>
            <w:rFonts w:eastAsia="MS Gothic"/>
            <w:szCs w:val="22"/>
          </w:rPr>
          <w:id w:val="550806622"/>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sidRPr="004B62A3">
        <w:rPr>
          <w:rFonts w:eastAsia="Arial"/>
          <w:b/>
          <w:bCs/>
          <w:color w:val="000000"/>
          <w:spacing w:val="5"/>
          <w:sz w:val="20"/>
          <w:szCs w:val="24"/>
          <w:u w:val="single"/>
        </w:rPr>
        <w:t>keine</w:t>
      </w:r>
      <w:r w:rsidR="0024059C" w:rsidRPr="004B62A3">
        <w:rPr>
          <w:rFonts w:eastAsia="Arial"/>
          <w:b/>
          <w:bCs/>
          <w:color w:val="000000"/>
          <w:spacing w:val="5"/>
          <w:sz w:val="20"/>
          <w:szCs w:val="24"/>
        </w:rPr>
        <w:t xml:space="preserve"> </w:t>
      </w:r>
      <w:r w:rsidR="0024059C" w:rsidRPr="00B151FD">
        <w:rPr>
          <w:rFonts w:eastAsia="Arial"/>
          <w:bCs/>
          <w:color w:val="000000"/>
          <w:spacing w:val="5"/>
          <w:sz w:val="20"/>
          <w:szCs w:val="24"/>
        </w:rPr>
        <w:t>fakultativen Ausschlussgründe gemäß § 124 GWB vorliegen</w:t>
      </w:r>
      <w:r w:rsidR="0024059C">
        <w:rPr>
          <w:rFonts w:eastAsia="Arial"/>
          <w:bCs/>
          <w:color w:val="000000"/>
          <w:spacing w:val="5"/>
          <w:sz w:val="20"/>
          <w:szCs w:val="24"/>
        </w:rPr>
        <w:t>, insbesondere,</w:t>
      </w:r>
      <w:r w:rsidR="0024059C" w:rsidRPr="00B151FD">
        <w:rPr>
          <w:rFonts w:eastAsia="Arial"/>
          <w:bCs/>
          <w:color w:val="000000"/>
          <w:spacing w:val="5"/>
          <w:sz w:val="20"/>
          <w:szCs w:val="24"/>
        </w:rPr>
        <w:t xml:space="preserve"> dass über das Vermögen des Unternehmens kein Insolvenzverfahren oder vergleichbares gesetzlich geregeltes Verfahren eröffnet, beantragt oder dieser Antrag nicht mangels Masse abgelehnt worden ist.</w:t>
      </w:r>
    </w:p>
    <w:p w14:paraId="6E8B7D77" w14:textId="77777777" w:rsidR="0024059C" w:rsidRDefault="0024059C" w:rsidP="0024059C">
      <w:pPr>
        <w:spacing w:before="246" w:after="40" w:line="320" w:lineRule="atLeast"/>
        <w:ind w:left="72"/>
        <w:textAlignment w:val="baseline"/>
        <w:rPr>
          <w:rFonts w:eastAsia="MS Gothic"/>
          <w:szCs w:val="22"/>
        </w:rPr>
      </w:pPr>
    </w:p>
    <w:p w14:paraId="785925A1" w14:textId="77777777" w:rsidR="0024059C" w:rsidRPr="005A3AE8" w:rsidRDefault="0024059C" w:rsidP="00F162A2">
      <w:pPr>
        <w:pStyle w:val="Listenabsatz"/>
        <w:numPr>
          <w:ilvl w:val="0"/>
          <w:numId w:val="16"/>
        </w:numPr>
        <w:tabs>
          <w:tab w:val="clear" w:pos="457"/>
          <w:tab w:val="clear" w:pos="1134"/>
        </w:tabs>
        <w:spacing w:before="246" w:after="40" w:line="320" w:lineRule="atLeast"/>
        <w:ind w:right="0"/>
        <w:contextualSpacing/>
        <w:jc w:val="both"/>
        <w:textAlignment w:val="baseline"/>
        <w:rPr>
          <w:rFonts w:eastAsia="MS Gothic"/>
          <w:szCs w:val="22"/>
        </w:rPr>
      </w:pPr>
      <w:r w:rsidRPr="00167C21">
        <w:rPr>
          <w:rFonts w:eastAsia="MS Gothic"/>
          <w:szCs w:val="22"/>
        </w:rPr>
        <w:t xml:space="preserve">Ich/wir </w:t>
      </w:r>
      <w:r w:rsidRPr="00167C21">
        <w:rPr>
          <w:rFonts w:eastAsia="MS Gothic"/>
          <w:b/>
          <w:bCs/>
          <w:szCs w:val="22"/>
        </w:rPr>
        <w:t>erkläre/n</w:t>
      </w:r>
      <w:r w:rsidRPr="00167C21">
        <w:rPr>
          <w:rFonts w:eastAsia="MS Gothic"/>
          <w:szCs w:val="22"/>
        </w:rPr>
        <w:t xml:space="preserve"> zudem, dass </w:t>
      </w:r>
      <w:r w:rsidRPr="00167C21">
        <w:rPr>
          <w:rFonts w:eastAsia="MS Gothic"/>
          <w:b/>
          <w:bCs/>
          <w:szCs w:val="22"/>
          <w:u w:val="single"/>
        </w:rPr>
        <w:t>keine</w:t>
      </w:r>
      <w:r w:rsidRPr="00167C21">
        <w:rPr>
          <w:rFonts w:eastAsia="MS Gothic"/>
          <w:b/>
          <w:bCs/>
          <w:szCs w:val="22"/>
        </w:rPr>
        <w:t xml:space="preserve"> Ausschlussgründe nach</w:t>
      </w:r>
    </w:p>
    <w:p w14:paraId="0F0584CE" w14:textId="77777777" w:rsidR="0024059C" w:rsidRPr="0000554A" w:rsidRDefault="00BB2C65" w:rsidP="0024059C">
      <w:pPr>
        <w:spacing w:before="246" w:after="40" w:line="320" w:lineRule="atLeast"/>
        <w:ind w:left="851" w:hanging="425"/>
        <w:textAlignment w:val="baseline"/>
        <w:rPr>
          <w:rFonts w:eastAsia="MS Gothic"/>
          <w:szCs w:val="22"/>
        </w:rPr>
      </w:pPr>
      <w:sdt>
        <w:sdtPr>
          <w:rPr>
            <w:rFonts w:eastAsia="MS Gothic"/>
            <w:szCs w:val="22"/>
          </w:rPr>
          <w:id w:val="-1271159743"/>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00554A">
        <w:rPr>
          <w:rFonts w:eastAsia="MS Gothic"/>
          <w:szCs w:val="22"/>
        </w:rPr>
        <w:tab/>
        <w:t>§ 21 Arbeitnehmer-Entsendegesetzes (AEntG),</w:t>
      </w:r>
    </w:p>
    <w:p w14:paraId="61C49B4A" w14:textId="77777777" w:rsidR="0024059C" w:rsidRPr="0000554A" w:rsidRDefault="00BB2C65" w:rsidP="0024059C">
      <w:pPr>
        <w:spacing w:before="246" w:after="40" w:line="320" w:lineRule="atLeast"/>
        <w:ind w:left="851" w:hanging="425"/>
        <w:textAlignment w:val="baseline"/>
        <w:rPr>
          <w:rFonts w:eastAsia="MS Gothic"/>
          <w:szCs w:val="22"/>
        </w:rPr>
      </w:pPr>
      <w:sdt>
        <w:sdtPr>
          <w:rPr>
            <w:rFonts w:eastAsia="MS Gothic"/>
            <w:szCs w:val="22"/>
          </w:rPr>
          <w:id w:val="-1086766333"/>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98c Aufenthaltsgesetzes (AufenthG),</w:t>
      </w:r>
    </w:p>
    <w:p w14:paraId="4E865886" w14:textId="77777777" w:rsidR="0024059C" w:rsidRPr="0000554A" w:rsidRDefault="00BB2C65" w:rsidP="0024059C">
      <w:pPr>
        <w:spacing w:before="246" w:after="40" w:line="320" w:lineRule="atLeast"/>
        <w:ind w:left="851" w:hanging="425"/>
        <w:textAlignment w:val="baseline"/>
        <w:rPr>
          <w:rFonts w:eastAsia="MS Gothic"/>
          <w:szCs w:val="22"/>
        </w:rPr>
      </w:pPr>
      <w:sdt>
        <w:sdtPr>
          <w:rPr>
            <w:rFonts w:eastAsia="MS Gothic"/>
            <w:szCs w:val="22"/>
          </w:rPr>
          <w:id w:val="1369872885"/>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19 Mindestlohngesetz (MiLoG),</w:t>
      </w:r>
    </w:p>
    <w:p w14:paraId="12FEE313" w14:textId="77777777" w:rsidR="0024059C" w:rsidRPr="0000554A" w:rsidRDefault="00BB2C65" w:rsidP="0024059C">
      <w:pPr>
        <w:spacing w:before="246" w:after="40" w:line="320" w:lineRule="atLeast"/>
        <w:ind w:left="851" w:hanging="425"/>
        <w:textAlignment w:val="baseline"/>
        <w:rPr>
          <w:rFonts w:eastAsia="MS Gothic"/>
          <w:szCs w:val="22"/>
        </w:rPr>
      </w:pPr>
      <w:sdt>
        <w:sdtPr>
          <w:rPr>
            <w:rFonts w:eastAsia="MS Gothic"/>
            <w:szCs w:val="22"/>
          </w:rPr>
          <w:id w:val="-2060005485"/>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21 Schwarzarbeitsbekämpfungsgesetz (SchwArbG),</w:t>
      </w:r>
    </w:p>
    <w:p w14:paraId="575A13F0" w14:textId="77777777" w:rsidR="0024059C" w:rsidRPr="0000554A" w:rsidRDefault="00BB2C65" w:rsidP="0024059C">
      <w:pPr>
        <w:spacing w:before="246" w:after="40" w:line="320" w:lineRule="atLeast"/>
        <w:ind w:left="851" w:hanging="425"/>
        <w:textAlignment w:val="baseline"/>
        <w:rPr>
          <w:rFonts w:eastAsia="MS Gothic"/>
          <w:szCs w:val="22"/>
        </w:rPr>
      </w:pPr>
      <w:sdt>
        <w:sdtPr>
          <w:rPr>
            <w:rFonts w:eastAsia="MS Gothic"/>
            <w:szCs w:val="22"/>
          </w:rPr>
          <w:id w:val="-31108577"/>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22 Abs. 2 Lieferkettensorgfaltspflichtengesetz (</w:t>
      </w:r>
      <w:proofErr w:type="spellStart"/>
      <w:r w:rsidR="0024059C" w:rsidRPr="0000554A">
        <w:rPr>
          <w:rFonts w:eastAsia="MS Gothic"/>
          <w:szCs w:val="22"/>
        </w:rPr>
        <w:t>LkSG</w:t>
      </w:r>
      <w:proofErr w:type="spellEnd"/>
      <w:r w:rsidR="0024059C" w:rsidRPr="0000554A">
        <w:rPr>
          <w:rFonts w:eastAsia="MS Gothic"/>
          <w:szCs w:val="22"/>
        </w:rPr>
        <w:t>)</w:t>
      </w:r>
    </w:p>
    <w:p w14:paraId="35BBB554" w14:textId="77777777" w:rsidR="0024059C" w:rsidRPr="004B62A3" w:rsidRDefault="0024059C" w:rsidP="0024059C">
      <w:pPr>
        <w:spacing w:before="246" w:after="40" w:line="320" w:lineRule="atLeast"/>
        <w:ind w:left="72"/>
        <w:textAlignment w:val="baseline"/>
        <w:rPr>
          <w:rFonts w:eastAsia="Arial"/>
          <w:color w:val="000000"/>
          <w:spacing w:val="5"/>
          <w:sz w:val="20"/>
        </w:rPr>
      </w:pPr>
      <w:r>
        <w:rPr>
          <w:rFonts w:eastAsia="Arial"/>
          <w:b/>
          <w:bCs/>
          <w:color w:val="000000"/>
          <w:spacing w:val="5"/>
          <w:sz w:val="20"/>
          <w:szCs w:val="24"/>
        </w:rPr>
        <w:t xml:space="preserve">vorliegen. </w:t>
      </w:r>
      <w:r w:rsidRPr="004B62A3">
        <w:rPr>
          <w:rFonts w:eastAsia="Arial"/>
          <w:color w:val="000000"/>
          <w:spacing w:val="5"/>
          <w:sz w:val="20"/>
        </w:rPr>
        <w:t>Entsprechende Nachweise können auf Verlangen vorgelegt werden.</w:t>
      </w:r>
    </w:p>
    <w:p w14:paraId="7D283ADE" w14:textId="77777777" w:rsidR="0024059C" w:rsidRDefault="0024059C" w:rsidP="0024059C">
      <w:pPr>
        <w:spacing w:before="246" w:after="40" w:line="320" w:lineRule="atLeast"/>
        <w:ind w:left="74"/>
        <w:textAlignment w:val="baseline"/>
        <w:rPr>
          <w:rFonts w:eastAsia="MS Gothic"/>
          <w:sz w:val="20"/>
        </w:rPr>
      </w:pPr>
    </w:p>
    <w:p w14:paraId="0B67514F" w14:textId="77777777" w:rsidR="0024059C" w:rsidRPr="003651F7" w:rsidRDefault="0024059C" w:rsidP="0024059C">
      <w:pPr>
        <w:spacing w:before="246" w:after="40" w:line="320" w:lineRule="atLeast"/>
        <w:ind w:left="74"/>
        <w:textAlignment w:val="baseline"/>
        <w:rPr>
          <w:rFonts w:eastAsia="MS Gothic"/>
          <w:b/>
          <w:bCs/>
          <w:sz w:val="20"/>
          <w:u w:val="single"/>
        </w:rPr>
      </w:pPr>
      <w:r w:rsidRPr="003651F7">
        <w:rPr>
          <w:rFonts w:eastAsia="MS Gothic"/>
          <w:b/>
          <w:bCs/>
          <w:sz w:val="20"/>
          <w:u w:val="single"/>
        </w:rPr>
        <w:t>Hinweis zu § 125 GWB „Möglichkeit der Selbstreinigung“:</w:t>
      </w:r>
    </w:p>
    <w:p w14:paraId="15A70484" w14:textId="77777777" w:rsidR="0024059C" w:rsidRDefault="0024059C" w:rsidP="0024059C">
      <w:pPr>
        <w:spacing w:before="246" w:after="40" w:line="320" w:lineRule="atLeast"/>
        <w:ind w:left="74"/>
        <w:jc w:val="both"/>
        <w:textAlignment w:val="baseline"/>
      </w:pPr>
      <w:r w:rsidRPr="007E16D5">
        <w:rPr>
          <w:rFonts w:eastAsia="MS Gothic"/>
          <w:sz w:val="20"/>
        </w:rPr>
        <w:t xml:space="preserve">Sofern </w:t>
      </w:r>
      <w:r>
        <w:rPr>
          <w:rFonts w:eastAsia="MS Gothic"/>
          <w:sz w:val="20"/>
        </w:rPr>
        <w:t xml:space="preserve">ein Ausschlussgrund nach §§ 123, 124 GWB vorliegt, </w:t>
      </w:r>
      <w:r>
        <w:t>hat das Unternehmen den Ausschlussgrund bzw. diejenigen Ausschlussgründe konkret zu benennen und zudem konkret darzulegen, welche Maßnahmen der Selbstreinigung ergriffen wurden.</w:t>
      </w:r>
    </w:p>
    <w:p w14:paraId="12F178BF" w14:textId="77777777" w:rsidR="0024059C" w:rsidRDefault="0024059C" w:rsidP="0024059C">
      <w:pPr>
        <w:spacing w:before="246" w:after="40" w:line="320" w:lineRule="atLeast"/>
        <w:ind w:left="74"/>
        <w:jc w:val="both"/>
        <w:textAlignment w:val="baseline"/>
      </w:pPr>
    </w:p>
    <w:p w14:paraId="54B1FB92" w14:textId="77777777" w:rsidR="0024059C" w:rsidRPr="00BC181F" w:rsidRDefault="0024059C" w:rsidP="0024059C">
      <w:pPr>
        <w:spacing w:before="185" w:after="120" w:line="320" w:lineRule="atLeast"/>
        <w:ind w:left="74" w:right="-96"/>
        <w:jc w:val="both"/>
        <w:textAlignment w:val="baseline"/>
        <w:rPr>
          <w:rFonts w:eastAsia="Arial"/>
          <w:b/>
          <w:color w:val="000000"/>
          <w:sz w:val="20"/>
          <w:szCs w:val="24"/>
        </w:rPr>
      </w:pPr>
      <w:r w:rsidRPr="00BC181F">
        <w:rPr>
          <w:rFonts w:eastAsia="Arial"/>
          <w:b/>
          <w:color w:val="000000"/>
          <w:sz w:val="20"/>
          <w:szCs w:val="24"/>
        </w:rPr>
        <w:t>Ich/Wir bestätige(n), dass alle Angaben nach meinem/</w:t>
      </w:r>
      <w:proofErr w:type="gramStart"/>
      <w:r w:rsidRPr="00BC181F">
        <w:rPr>
          <w:rFonts w:eastAsia="Arial"/>
          <w:b/>
          <w:color w:val="000000"/>
          <w:sz w:val="20"/>
          <w:szCs w:val="24"/>
        </w:rPr>
        <w:t>unseren besten Wissen</w:t>
      </w:r>
      <w:proofErr w:type="gramEnd"/>
      <w:r w:rsidRPr="00BC181F">
        <w:rPr>
          <w:rFonts w:eastAsia="Arial"/>
          <w:b/>
          <w:color w:val="000000"/>
          <w:sz w:val="20"/>
          <w:szCs w:val="24"/>
        </w:rPr>
        <w:t xml:space="preserve"> vollständig und richtig sind.</w:t>
      </w:r>
    </w:p>
    <w:p w14:paraId="4B0CF51E" w14:textId="77777777" w:rsidR="0024059C" w:rsidRDefault="0024059C" w:rsidP="0024059C">
      <w:pPr>
        <w:spacing w:before="185" w:after="120" w:line="320" w:lineRule="atLeast"/>
        <w:ind w:left="74" w:right="-96"/>
        <w:jc w:val="both"/>
        <w:textAlignment w:val="baseline"/>
        <w:rPr>
          <w:rFonts w:eastAsia="Arial"/>
          <w:b/>
          <w:color w:val="000000"/>
          <w:sz w:val="20"/>
          <w:szCs w:val="24"/>
        </w:rPr>
      </w:pPr>
      <w:r w:rsidRPr="004B62A3">
        <w:rPr>
          <w:rFonts w:eastAsia="Arial"/>
          <w:b/>
          <w:color w:val="000000"/>
          <w:sz w:val="20"/>
          <w:szCs w:val="24"/>
        </w:rPr>
        <w:t xml:space="preserve">Mir/Uns ist bekannt, dass ich/wir im Falle unzutreffender Erklärungen </w:t>
      </w:r>
      <w:r>
        <w:rPr>
          <w:rFonts w:eastAsia="Arial"/>
          <w:b/>
          <w:color w:val="000000"/>
          <w:sz w:val="20"/>
          <w:szCs w:val="24"/>
        </w:rPr>
        <w:t xml:space="preserve">sowie im Falle einer schwerwiegenden Täuschung, des Zurückhaltens von Auskünften oder des Unvermögens zur Übermittlung erforderlicher Nachweise </w:t>
      </w:r>
      <w:r w:rsidRPr="004B62A3">
        <w:rPr>
          <w:rFonts w:eastAsia="Arial"/>
          <w:b/>
          <w:color w:val="000000"/>
          <w:sz w:val="20"/>
          <w:szCs w:val="24"/>
        </w:rPr>
        <w:t>vom Verfahren ausgeschlossen werden kann/können.</w:t>
      </w:r>
    </w:p>
    <w:p w14:paraId="4B245B03" w14:textId="77777777" w:rsidR="0024059C" w:rsidRDefault="0024059C" w:rsidP="0024059C">
      <w:pPr>
        <w:spacing w:before="185" w:after="120" w:line="320" w:lineRule="atLeast"/>
        <w:ind w:left="74" w:right="-96"/>
        <w:jc w:val="both"/>
        <w:textAlignment w:val="baseline"/>
        <w:rPr>
          <w:rFonts w:eastAsia="Arial"/>
          <w:b/>
          <w:color w:val="000000"/>
          <w:sz w:val="20"/>
          <w:szCs w:val="24"/>
        </w:rPr>
      </w:pPr>
      <w:r>
        <w:rPr>
          <w:rFonts w:eastAsia="Arial"/>
          <w:b/>
          <w:color w:val="000000"/>
          <w:sz w:val="20"/>
          <w:szCs w:val="24"/>
        </w:rPr>
        <w:t>Mir/Uns ist zudem bekannt, dass der Auftraggeber gemäß § 133 Abs. 1 Nr. 2 GWB zu einer Kündigung eines erteilten Auftrags berechtigt ist, wenn im Zeitpunkt der Auftragserteilung ein zwingender Ausschlussgrund nach § 123 Abs. 1 bis 4 GWB vorlag.</w:t>
      </w:r>
    </w:p>
    <w:p w14:paraId="4CC45722" w14:textId="77777777" w:rsidR="0024059C" w:rsidRPr="003651F7" w:rsidRDefault="0024059C" w:rsidP="0024059C">
      <w:pPr>
        <w:spacing w:before="185" w:after="120" w:line="320" w:lineRule="atLeast"/>
        <w:ind w:left="74" w:right="-96"/>
        <w:jc w:val="both"/>
        <w:textAlignment w:val="baseline"/>
        <w:rPr>
          <w:rFonts w:eastAsia="Arial"/>
          <w:b/>
          <w:color w:val="000000"/>
          <w:sz w:val="20"/>
          <w:szCs w:val="24"/>
        </w:rPr>
      </w:pPr>
    </w:p>
    <w:p w14:paraId="234F9369" w14:textId="77777777" w:rsidR="0024059C" w:rsidRPr="004B62A3" w:rsidRDefault="0024059C" w:rsidP="0024059C">
      <w:pPr>
        <w:keepNext/>
        <w:spacing w:after="120" w:line="320" w:lineRule="atLeast"/>
        <w:jc w:val="both"/>
        <w:rPr>
          <w:szCs w:val="24"/>
          <w:u w:val="single"/>
          <w:lang w:val="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4059C" w:rsidRPr="004B62A3" w14:paraId="13A0D1EB" w14:textId="77777777" w:rsidTr="00DB5A20">
        <w:trPr>
          <w:trHeight w:val="705"/>
        </w:trPr>
        <w:tc>
          <w:tcPr>
            <w:tcW w:w="2127" w:type="dxa"/>
            <w:tcBorders>
              <w:top w:val="single" w:sz="4" w:space="0" w:color="auto"/>
              <w:left w:val="single" w:sz="4" w:space="0" w:color="auto"/>
              <w:bottom w:val="single" w:sz="4" w:space="0" w:color="auto"/>
              <w:right w:val="single" w:sz="4" w:space="0" w:color="auto"/>
            </w:tcBorders>
            <w:hideMark/>
          </w:tcPr>
          <w:p w14:paraId="3ED6F7BD" w14:textId="77777777" w:rsidR="0024059C" w:rsidRPr="004B62A3" w:rsidRDefault="0024059C" w:rsidP="00DB5A20">
            <w:pPr>
              <w:spacing w:after="60" w:line="320" w:lineRule="atLeast"/>
              <w:jc w:val="both"/>
              <w:rPr>
                <w:sz w:val="18"/>
                <w:szCs w:val="18"/>
                <w:lang w:val="en-US"/>
              </w:rPr>
            </w:pPr>
            <w:r w:rsidRPr="004B62A3">
              <w:rPr>
                <w:sz w:val="18"/>
                <w:szCs w:val="18"/>
                <w:lang w:val="en-US"/>
              </w:rPr>
              <w:t>Ort:</w:t>
            </w:r>
          </w:p>
          <w:sdt>
            <w:sdtPr>
              <w:rPr>
                <w:szCs w:val="22"/>
                <w:lang w:val="en-US"/>
              </w:rPr>
              <w:alias w:val="Ort"/>
              <w:tag w:val="Ort"/>
              <w:id w:val="-256839386"/>
              <w:showingPlcHdr/>
            </w:sdtPr>
            <w:sdtEndPr/>
            <w:sdtContent>
              <w:p w14:paraId="57EAEA45" w14:textId="77777777" w:rsidR="0024059C" w:rsidRPr="004B62A3" w:rsidRDefault="0024059C" w:rsidP="00DB5A20">
                <w:pPr>
                  <w:spacing w:after="60" w:line="320" w:lineRule="atLeast"/>
                  <w:jc w:val="both"/>
                  <w:rPr>
                    <w:szCs w:val="22"/>
                    <w:lang w:val="en-US"/>
                  </w:rPr>
                </w:pPr>
                <w:r w:rsidRPr="004B62A3">
                  <w:rPr>
                    <w:color w:val="DAEEF3"/>
                    <w:szCs w:val="24"/>
                    <w:shd w:val="clear" w:color="auto" w:fill="DAEEF3"/>
                    <w:lang w:val="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6A2A4662" w14:textId="77777777" w:rsidR="0024059C" w:rsidRPr="004B62A3" w:rsidRDefault="0024059C" w:rsidP="00DB5A20">
            <w:pPr>
              <w:spacing w:after="60" w:line="320" w:lineRule="atLeast"/>
              <w:jc w:val="both"/>
              <w:rPr>
                <w:sz w:val="18"/>
                <w:szCs w:val="18"/>
                <w:lang w:val="en-US"/>
              </w:rPr>
            </w:pPr>
            <w:r w:rsidRPr="004B62A3">
              <w:rPr>
                <w:sz w:val="18"/>
                <w:szCs w:val="18"/>
                <w:lang w:val="en-US"/>
              </w:rPr>
              <w:t>Datum:</w:t>
            </w:r>
          </w:p>
          <w:sdt>
            <w:sdtPr>
              <w:rPr>
                <w:szCs w:val="22"/>
                <w:lang w:val="en-US"/>
              </w:rPr>
              <w:alias w:val="Datum"/>
              <w:tag w:val="Datum"/>
              <w:id w:val="-1289276020"/>
              <w:showingPlcHdr/>
            </w:sdtPr>
            <w:sdtEndPr/>
            <w:sdtContent>
              <w:p w14:paraId="72DB1E53" w14:textId="77777777" w:rsidR="0024059C" w:rsidRPr="004B62A3" w:rsidRDefault="0024059C" w:rsidP="00DB5A20">
                <w:pPr>
                  <w:spacing w:after="60" w:line="320" w:lineRule="atLeast"/>
                  <w:jc w:val="both"/>
                  <w:rPr>
                    <w:szCs w:val="22"/>
                    <w:lang w:val="en-US"/>
                  </w:rPr>
                </w:pPr>
                <w:r w:rsidRPr="004B62A3">
                  <w:rPr>
                    <w:color w:val="DAEEF3"/>
                    <w:szCs w:val="24"/>
                    <w:shd w:val="clear" w:color="auto" w:fill="DAEEF3"/>
                    <w:lang w:val="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5B27589A" w14:textId="77777777" w:rsidR="0024059C" w:rsidRPr="004B62A3" w:rsidRDefault="0024059C" w:rsidP="00DB5A20">
            <w:pPr>
              <w:spacing w:after="60" w:line="320" w:lineRule="atLeast"/>
              <w:jc w:val="both"/>
              <w:rPr>
                <w:sz w:val="18"/>
                <w:szCs w:val="18"/>
              </w:rPr>
            </w:pPr>
            <w:r w:rsidRPr="004B62A3">
              <w:rPr>
                <w:sz w:val="18"/>
                <w:szCs w:val="18"/>
              </w:rPr>
              <w:t>Unternehmen/ Name des Erklärenden:</w:t>
            </w:r>
          </w:p>
          <w:sdt>
            <w:sdtPr>
              <w:rPr>
                <w:szCs w:val="22"/>
                <w:lang w:val="en-US"/>
              </w:rPr>
              <w:alias w:val="Unterschrift"/>
              <w:tag w:val="Unterschrift"/>
              <w:id w:val="-2036334433"/>
              <w:showingPlcHdr/>
            </w:sdtPr>
            <w:sdtEndPr/>
            <w:sdtContent>
              <w:p w14:paraId="0F7EEEEE" w14:textId="77777777" w:rsidR="0024059C" w:rsidRPr="004B62A3" w:rsidRDefault="0024059C" w:rsidP="00DB5A20">
                <w:pPr>
                  <w:spacing w:after="60" w:line="320" w:lineRule="atLeast"/>
                  <w:jc w:val="both"/>
                  <w:rPr>
                    <w:szCs w:val="22"/>
                  </w:rPr>
                </w:pPr>
                <w:r w:rsidRPr="004B62A3">
                  <w:rPr>
                    <w:color w:val="DAEEF3"/>
                    <w:szCs w:val="24"/>
                    <w:shd w:val="clear" w:color="auto" w:fill="DAEEF3"/>
                  </w:rPr>
                  <w:t>Klicken Sie hier, um Text einzugeben.</w:t>
                </w:r>
              </w:p>
            </w:sdtContent>
          </w:sdt>
        </w:tc>
      </w:tr>
    </w:tbl>
    <w:p w14:paraId="1BA1D35B" w14:textId="77777777" w:rsidR="0024059C" w:rsidRPr="004B62A3" w:rsidRDefault="0024059C" w:rsidP="0024059C">
      <w:pPr>
        <w:spacing w:line="320" w:lineRule="atLeast"/>
        <w:jc w:val="both"/>
        <w:rPr>
          <w:szCs w:val="24"/>
        </w:rPr>
      </w:pPr>
    </w:p>
    <w:p w14:paraId="2A35F944" w14:textId="77777777" w:rsidR="0024059C" w:rsidRPr="004B62A3" w:rsidRDefault="0024059C" w:rsidP="0024059C">
      <w:pPr>
        <w:spacing w:before="240" w:after="240" w:line="276" w:lineRule="auto"/>
        <w:jc w:val="both"/>
        <w:rPr>
          <w:sz w:val="18"/>
          <w:szCs w:val="18"/>
        </w:rPr>
      </w:pPr>
      <w:bookmarkStart w:id="7" w:name="_Hlk195088815"/>
      <w:r w:rsidRPr="004B62A3">
        <w:rPr>
          <w:sz w:val="18"/>
          <w:szCs w:val="18"/>
          <w:u w:val="single"/>
        </w:rPr>
        <w:t>Hinweis</w:t>
      </w:r>
      <w:r w:rsidRPr="004B62A3">
        <w:rPr>
          <w:sz w:val="18"/>
          <w:szCs w:val="18"/>
        </w:rPr>
        <w:t>: Gemäß § </w:t>
      </w:r>
      <w:r>
        <w:rPr>
          <w:sz w:val="18"/>
          <w:szCs w:val="18"/>
        </w:rPr>
        <w:t>5</w:t>
      </w:r>
      <w:r w:rsidRPr="004B62A3">
        <w:rPr>
          <w:sz w:val="18"/>
          <w:szCs w:val="18"/>
        </w:rPr>
        <w:t>3 Abs. 1</w:t>
      </w:r>
      <w:r>
        <w:rPr>
          <w:sz w:val="18"/>
          <w:szCs w:val="18"/>
        </w:rPr>
        <w:t xml:space="preserve"> Vg</w:t>
      </w:r>
      <w:r w:rsidRPr="004B62A3">
        <w:rPr>
          <w:sz w:val="18"/>
          <w:szCs w:val="18"/>
        </w:rPr>
        <w:t>V sind Angebote in Textform nach § 126b</w:t>
      </w:r>
      <w:r>
        <w:rPr>
          <w:sz w:val="18"/>
          <w:szCs w:val="18"/>
        </w:rPr>
        <w:t xml:space="preserve"> </w:t>
      </w:r>
      <w:r w:rsidRPr="004B62A3">
        <w:rPr>
          <w:sz w:val="18"/>
          <w:szCs w:val="18"/>
        </w:rPr>
        <w:t>BGB zu erstellen. Danach ist es ausreichend, wenn statt einer Unterschrift die Person des Erklärenden genannt ist.</w:t>
      </w:r>
      <w:r w:rsidRPr="008B6B83">
        <w:t xml:space="preserve"> </w:t>
      </w:r>
      <w:r w:rsidRPr="008B6B83">
        <w:rPr>
          <w:sz w:val="18"/>
          <w:szCs w:val="18"/>
        </w:rPr>
        <w:t>Eine Unterschrift ist für die Rechtsgültigkeit und Verbindlichkeit des Dokuments nicht erforderlich, auch keine eingescannte Unterschrift</w:t>
      </w:r>
      <w:r>
        <w:rPr>
          <w:sz w:val="18"/>
          <w:szCs w:val="18"/>
        </w:rPr>
        <w:t>.</w:t>
      </w:r>
    </w:p>
    <w:bookmarkEnd w:id="7"/>
    <w:p w14:paraId="73A869CF" w14:textId="77777777" w:rsidR="0024059C" w:rsidRPr="004B62A3" w:rsidRDefault="0024059C" w:rsidP="0024059C">
      <w:pPr>
        <w:spacing w:before="240" w:after="240" w:line="276" w:lineRule="auto"/>
        <w:jc w:val="both"/>
        <w:rPr>
          <w:sz w:val="18"/>
          <w:szCs w:val="18"/>
        </w:rPr>
      </w:pPr>
    </w:p>
    <w:p w14:paraId="1EF02EAD" w14:textId="77777777" w:rsidR="0024059C" w:rsidRPr="004B62A3" w:rsidRDefault="0024059C" w:rsidP="0024059C">
      <w:pPr>
        <w:spacing w:line="320" w:lineRule="atLeast"/>
        <w:rPr>
          <w:sz w:val="18"/>
          <w:szCs w:val="18"/>
        </w:rPr>
      </w:pPr>
      <w:r w:rsidRPr="004B62A3">
        <w:rPr>
          <w:sz w:val="18"/>
          <w:szCs w:val="18"/>
        </w:rPr>
        <w:br w:type="page"/>
      </w:r>
    </w:p>
    <w:p w14:paraId="7F3B5BB7" w14:textId="77777777" w:rsidR="0024059C" w:rsidRPr="004B62A3" w:rsidRDefault="0024059C" w:rsidP="0024059C">
      <w:pPr>
        <w:spacing w:before="215" w:after="40" w:line="200" w:lineRule="atLeast"/>
        <w:ind w:left="74"/>
        <w:jc w:val="center"/>
        <w:textAlignment w:val="baseline"/>
        <w:rPr>
          <w:rFonts w:eastAsia="Arial"/>
          <w:b/>
          <w:color w:val="000000"/>
          <w:spacing w:val="-1"/>
          <w:sz w:val="18"/>
          <w:szCs w:val="18"/>
        </w:rPr>
      </w:pPr>
      <w:r w:rsidRPr="004B62A3">
        <w:rPr>
          <w:rFonts w:eastAsia="Arial"/>
          <w:b/>
          <w:color w:val="000000"/>
          <w:spacing w:val="-1"/>
          <w:sz w:val="18"/>
          <w:szCs w:val="18"/>
        </w:rPr>
        <w:lastRenderedPageBreak/>
        <w:t>§ 123 GWB</w:t>
      </w:r>
    </w:p>
    <w:p w14:paraId="233A7684" w14:textId="77777777" w:rsidR="0024059C" w:rsidRPr="004B62A3" w:rsidRDefault="0024059C" w:rsidP="0024059C">
      <w:pPr>
        <w:spacing w:before="8" w:after="40" w:line="200" w:lineRule="atLeast"/>
        <w:ind w:left="72"/>
        <w:jc w:val="center"/>
        <w:textAlignment w:val="baseline"/>
        <w:rPr>
          <w:rFonts w:eastAsia="Arial"/>
          <w:b/>
          <w:color w:val="000000"/>
          <w:spacing w:val="1"/>
          <w:sz w:val="18"/>
          <w:szCs w:val="18"/>
        </w:rPr>
      </w:pPr>
      <w:r w:rsidRPr="004B62A3">
        <w:rPr>
          <w:rFonts w:eastAsia="Arial"/>
          <w:b/>
          <w:color w:val="000000"/>
          <w:spacing w:val="1"/>
          <w:sz w:val="18"/>
          <w:szCs w:val="18"/>
        </w:rPr>
        <w:t>Zwingende Ausschlussgründe</w:t>
      </w:r>
    </w:p>
    <w:p w14:paraId="14E16353" w14:textId="77777777" w:rsidR="0024059C" w:rsidRPr="00CA236C" w:rsidRDefault="0024059C" w:rsidP="00F162A2">
      <w:pPr>
        <w:widowControl/>
        <w:numPr>
          <w:ilvl w:val="0"/>
          <w:numId w:val="7"/>
        </w:numPr>
        <w:autoSpaceDE/>
        <w:autoSpaceDN/>
        <w:spacing w:before="201" w:after="120" w:line="200" w:lineRule="atLeast"/>
        <w:ind w:left="562" w:right="896"/>
        <w:jc w:val="both"/>
        <w:textAlignment w:val="baseline"/>
        <w:rPr>
          <w:rFonts w:eastAsia="Arial"/>
          <w:color w:val="000000"/>
          <w:sz w:val="18"/>
          <w:szCs w:val="18"/>
        </w:rPr>
      </w:pPr>
      <w:r w:rsidRPr="004B62A3">
        <w:rPr>
          <w:rFonts w:eastAsia="Arial"/>
          <w:color w:val="000000"/>
          <w:sz w:val="18"/>
          <w:szCs w:val="18"/>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(OWiG) rechtskräftig festgesetzt worden ist wegen einer Straftat nach:</w:t>
      </w:r>
    </w:p>
    <w:p w14:paraId="25AC1190" w14:textId="77777777" w:rsidR="0024059C" w:rsidRPr="004B62A3"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 129 des Strafgesetzbuchs (StGB) (Bildung krimineller Vereinigungen), § 129a StGB </w:t>
      </w:r>
      <w:r w:rsidRPr="004B62A3">
        <w:rPr>
          <w:rFonts w:eastAsia="Arial"/>
          <w:color w:val="000000"/>
          <w:spacing w:val="1"/>
          <w:sz w:val="18"/>
          <w:szCs w:val="18"/>
        </w:rPr>
        <w:t xml:space="preserve">(Bildung terroristischer Vereinigungen) oder § 129b StGB </w:t>
      </w:r>
      <w:r w:rsidRPr="004B62A3">
        <w:rPr>
          <w:rFonts w:eastAsia="Arial"/>
          <w:color w:val="000000"/>
          <w:sz w:val="18"/>
          <w:szCs w:val="18"/>
        </w:rPr>
        <w:t>(Kriminelle und terroristische Vereinigungen im Ausland),</w:t>
      </w:r>
    </w:p>
    <w:p w14:paraId="552A93CF" w14:textId="77777777" w:rsidR="0024059C" w:rsidRPr="004B62A3"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536D11">
        <w:rPr>
          <w:rFonts w:eastAsia="Arial"/>
          <w:color w:val="000000"/>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w:t>
      </w:r>
      <w:r w:rsidRPr="004B62A3">
        <w:rPr>
          <w:rFonts w:eastAsia="Arial"/>
          <w:color w:val="000000"/>
          <w:sz w:val="18"/>
          <w:szCs w:val="18"/>
        </w:rPr>
        <w:t>2 StGB zu begehen,</w:t>
      </w:r>
    </w:p>
    <w:p w14:paraId="5D754583" w14:textId="77777777" w:rsidR="0024059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261 StGB (Geldwäsche),</w:t>
      </w:r>
    </w:p>
    <w:p w14:paraId="76F8A035" w14:textId="77777777" w:rsidR="0024059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0A161C">
        <w:rPr>
          <w:rFonts w:eastAsia="Arial"/>
          <w:color w:val="000000"/>
          <w:sz w:val="18"/>
          <w:szCs w:val="18"/>
        </w:rPr>
        <w:t>§ 263 StGB (Betrug), soweit sich die Straftat gegen den Haushalt der Europäischen Union oder gegen Haushalte richtet, die von der Europäischen Union oder in ihrem Auftrag verwaltet werden,</w:t>
      </w:r>
    </w:p>
    <w:p w14:paraId="3B27077E" w14:textId="77777777" w:rsidR="0024059C" w:rsidRPr="000A161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0A161C">
        <w:rPr>
          <w:rFonts w:eastAsia="Arial"/>
          <w:color w:val="000000"/>
          <w:sz w:val="18"/>
          <w:szCs w:val="18"/>
        </w:rPr>
        <w:t>§ 264 StGB (Subventionsbetrug), soweit sich die Straftat gegen den Haushalt der Europäischen Union oder gegen Haushalte richtet, die von der Europäischen Union oder in ihrem Auftrag verwaltet werden,</w:t>
      </w:r>
    </w:p>
    <w:p w14:paraId="63573886"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299 StGB (Bestechlichkeit und Bestechung im geschäftlichen Verkehr),</w:t>
      </w:r>
      <w:r w:rsidRPr="00E00B1A">
        <w:rPr>
          <w:rFonts w:eastAsia="Arial"/>
          <w:color w:val="000000"/>
          <w:sz w:val="18"/>
          <w:szCs w:val="18"/>
        </w:rPr>
        <w:t xml:space="preserve"> §§</w:t>
      </w:r>
      <w:r>
        <w:rPr>
          <w:rFonts w:eastAsia="Arial"/>
          <w:color w:val="000000"/>
          <w:sz w:val="18"/>
          <w:szCs w:val="18"/>
        </w:rPr>
        <w:t> </w:t>
      </w:r>
      <w:r w:rsidRPr="00E00B1A">
        <w:rPr>
          <w:rFonts w:eastAsia="Arial"/>
          <w:color w:val="000000"/>
          <w:sz w:val="18"/>
          <w:szCs w:val="18"/>
        </w:rPr>
        <w:t>299a und 299b St</w:t>
      </w:r>
      <w:r>
        <w:rPr>
          <w:rFonts w:eastAsia="Arial"/>
          <w:color w:val="000000"/>
          <w:sz w:val="18"/>
          <w:szCs w:val="18"/>
        </w:rPr>
        <w:t xml:space="preserve">GB </w:t>
      </w:r>
      <w:r w:rsidRPr="00E00B1A">
        <w:rPr>
          <w:rFonts w:eastAsia="Arial"/>
          <w:color w:val="000000"/>
          <w:sz w:val="18"/>
          <w:szCs w:val="18"/>
        </w:rPr>
        <w:t>(Bestechlichkeit und Bestechung im Gesundheitswesen),</w:t>
      </w:r>
    </w:p>
    <w:p w14:paraId="24205F06"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108e StGB (Bestechlichkeit und Bestechung von Mandatsträgern)</w:t>
      </w:r>
      <w:r>
        <w:rPr>
          <w:rFonts w:eastAsia="Arial"/>
          <w:color w:val="000000"/>
          <w:sz w:val="18"/>
          <w:szCs w:val="18"/>
        </w:rPr>
        <w:t xml:space="preserve"> oder § 108f StGB (unzulässige Interessenwahrnehmung)</w:t>
      </w:r>
      <w:r w:rsidRPr="004B62A3">
        <w:rPr>
          <w:rFonts w:eastAsia="Arial"/>
          <w:color w:val="000000"/>
          <w:sz w:val="18"/>
          <w:szCs w:val="18"/>
        </w:rPr>
        <w:t>,</w:t>
      </w:r>
    </w:p>
    <w:p w14:paraId="08EA23B4"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536D11">
        <w:rPr>
          <w:rFonts w:eastAsia="Arial"/>
          <w:color w:val="000000"/>
          <w:sz w:val="18"/>
          <w:szCs w:val="18"/>
        </w:rPr>
        <w:t xml:space="preserve">den §§ 333 und 334 StGB (Vorteilsgewährung und Bestechung), jeweils auch in Verbindung </w:t>
      </w:r>
      <w:r w:rsidRPr="004B62A3">
        <w:rPr>
          <w:rFonts w:eastAsia="Arial"/>
          <w:color w:val="000000"/>
          <w:sz w:val="18"/>
          <w:szCs w:val="18"/>
        </w:rPr>
        <w:t>mit § 335a StGB (Ausländische und internationale Bedienstete),</w:t>
      </w:r>
    </w:p>
    <w:p w14:paraId="19685E8D"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Artikel 2 § 2 des Gesetzes zur Bekämpfung internationaler Bestechung (Bestechung ausländischer Abgeordneter im Zusammenhang mit internationalem Geschäftsverkehr) oder</w:t>
      </w:r>
    </w:p>
    <w:p w14:paraId="53FFF680" w14:textId="77777777" w:rsidR="0024059C"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den §§ 232</w:t>
      </w:r>
      <w:r>
        <w:rPr>
          <w:rFonts w:eastAsia="Arial"/>
          <w:color w:val="000000"/>
          <w:sz w:val="18"/>
          <w:szCs w:val="18"/>
        </w:rPr>
        <w:t>, 232a Absatz 1 bis 5, den §§ 232b bis</w:t>
      </w:r>
      <w:r w:rsidRPr="004B62A3">
        <w:rPr>
          <w:rFonts w:eastAsia="Arial"/>
          <w:color w:val="000000"/>
          <w:sz w:val="18"/>
          <w:szCs w:val="18"/>
        </w:rPr>
        <w:t xml:space="preserve"> 233</w:t>
      </w:r>
      <w:r>
        <w:rPr>
          <w:rFonts w:eastAsia="Arial"/>
          <w:color w:val="000000"/>
          <w:sz w:val="18"/>
          <w:szCs w:val="18"/>
        </w:rPr>
        <w:t>a</w:t>
      </w:r>
      <w:r w:rsidRPr="004B62A3">
        <w:rPr>
          <w:rFonts w:eastAsia="Arial"/>
          <w:color w:val="000000"/>
          <w:sz w:val="18"/>
          <w:szCs w:val="18"/>
        </w:rPr>
        <w:t xml:space="preserve"> StGB (Menschenhandel</w:t>
      </w:r>
      <w:r>
        <w:rPr>
          <w:rFonts w:eastAsia="Arial"/>
          <w:color w:val="000000"/>
          <w:sz w:val="18"/>
          <w:szCs w:val="18"/>
        </w:rPr>
        <w:t>, Zwangsprostitution, Zwangsarbeit, Ausbeutung der Arbeitskraft, Ausbeutung und Ausnutzung einer Freiheitsberaubung</w:t>
      </w:r>
      <w:r w:rsidRPr="004B62A3">
        <w:rPr>
          <w:rFonts w:eastAsia="Arial"/>
          <w:color w:val="000000"/>
          <w:sz w:val="18"/>
          <w:szCs w:val="18"/>
        </w:rPr>
        <w:t>).</w:t>
      </w:r>
    </w:p>
    <w:p w14:paraId="1DA07DF2" w14:textId="77777777" w:rsidR="0024059C" w:rsidRPr="004B62A3" w:rsidRDefault="0024059C" w:rsidP="00F162A2">
      <w:pPr>
        <w:widowControl/>
        <w:numPr>
          <w:ilvl w:val="0"/>
          <w:numId w:val="7"/>
        </w:numPr>
        <w:autoSpaceDE/>
        <w:autoSpaceDN/>
        <w:spacing w:before="40" w:after="120" w:line="200" w:lineRule="atLeast"/>
        <w:ind w:left="562" w:right="896"/>
        <w:jc w:val="both"/>
        <w:textAlignment w:val="baseline"/>
        <w:rPr>
          <w:rFonts w:eastAsia="Arial"/>
          <w:color w:val="000000"/>
          <w:sz w:val="18"/>
          <w:szCs w:val="18"/>
        </w:rPr>
      </w:pPr>
      <w:r w:rsidRPr="004B62A3">
        <w:rPr>
          <w:rFonts w:eastAsia="Arial"/>
          <w:color w:val="000000"/>
          <w:sz w:val="18"/>
          <w:szCs w:val="18"/>
        </w:rPr>
        <w:t>Einer Verurteilung oder der Festsetzung einer Geldbuße im Sinne des Absatzes 1 stehen eine Verurteilung oder die Festsetzung einer Geldbuße nach den vergleichbaren Vorschriften anderer Staaten gleich.</w:t>
      </w:r>
    </w:p>
    <w:p w14:paraId="310C608A" w14:textId="77777777" w:rsidR="0024059C" w:rsidRPr="0087354E" w:rsidRDefault="0024059C" w:rsidP="00F162A2">
      <w:pPr>
        <w:widowControl/>
        <w:numPr>
          <w:ilvl w:val="0"/>
          <w:numId w:val="7"/>
        </w:numPr>
        <w:autoSpaceDE/>
        <w:autoSpaceDN/>
        <w:spacing w:before="40" w:after="120" w:line="200" w:lineRule="atLeast"/>
        <w:ind w:left="562" w:right="896"/>
        <w:jc w:val="both"/>
        <w:textAlignment w:val="baseline"/>
        <w:rPr>
          <w:rFonts w:eastAsia="Arial"/>
          <w:color w:val="000000"/>
          <w:sz w:val="18"/>
          <w:szCs w:val="18"/>
        </w:rPr>
      </w:pPr>
      <w:r w:rsidRPr="004B62A3">
        <w:rPr>
          <w:rFonts w:eastAsia="Arial"/>
          <w:color w:val="000000"/>
          <w:sz w:val="18"/>
          <w:szCs w:val="18"/>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2E06DBE" w14:textId="77777777" w:rsidR="0024059C" w:rsidRPr="004B62A3" w:rsidRDefault="0024059C" w:rsidP="0024059C">
      <w:pPr>
        <w:spacing w:before="2" w:after="120" w:line="200" w:lineRule="atLeast"/>
        <w:ind w:left="556" w:right="896" w:hanging="414"/>
        <w:jc w:val="both"/>
        <w:textAlignment w:val="baseline"/>
        <w:rPr>
          <w:rFonts w:eastAsia="Arial"/>
          <w:color w:val="000000"/>
          <w:sz w:val="18"/>
          <w:szCs w:val="18"/>
        </w:rPr>
      </w:pPr>
      <w:r w:rsidRPr="004B62A3">
        <w:rPr>
          <w:rFonts w:eastAsia="Arial"/>
          <w:color w:val="000000"/>
          <w:sz w:val="18"/>
          <w:szCs w:val="18"/>
        </w:rPr>
        <w:t xml:space="preserve">(4) </w:t>
      </w:r>
      <w:r w:rsidRPr="004B62A3">
        <w:rPr>
          <w:rFonts w:eastAsia="Arial"/>
          <w:color w:val="000000"/>
          <w:sz w:val="18"/>
          <w:szCs w:val="18"/>
        </w:rPr>
        <w:tab/>
        <w:t>Öffentliche Auftraggeber schließen ein Unternehmen zu jedem Zeitpunkt des Vergabeverfahrens von der Teilnahme an einem Vergabeverfahren aus, wenn</w:t>
      </w:r>
    </w:p>
    <w:p w14:paraId="36DEE32C" w14:textId="77777777" w:rsidR="0024059C" w:rsidRPr="004B62A3" w:rsidRDefault="0024059C" w:rsidP="00F162A2">
      <w:pPr>
        <w:widowControl/>
        <w:numPr>
          <w:ilvl w:val="0"/>
          <w:numId w:val="19"/>
        </w:numPr>
        <w:tabs>
          <w:tab w:val="clear" w:pos="216"/>
        </w:tabs>
        <w:autoSpaceDE/>
        <w:autoSpaceDN/>
        <w:spacing w:before="2" w:after="60" w:line="200" w:lineRule="atLeast"/>
        <w:ind w:left="851" w:right="896" w:hanging="284"/>
        <w:jc w:val="both"/>
        <w:textAlignment w:val="baseline"/>
        <w:rPr>
          <w:rFonts w:eastAsia="Arial"/>
          <w:color w:val="000000"/>
          <w:sz w:val="18"/>
          <w:szCs w:val="18"/>
        </w:rPr>
      </w:pPr>
      <w:r w:rsidRPr="004B62A3">
        <w:rPr>
          <w:rFonts w:eastAsia="Arial"/>
          <w:color w:val="000000"/>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14:paraId="1FBDDDF6" w14:textId="77777777" w:rsidR="0024059C" w:rsidRPr="004B62A3" w:rsidRDefault="0024059C" w:rsidP="00F162A2">
      <w:pPr>
        <w:widowControl/>
        <w:numPr>
          <w:ilvl w:val="0"/>
          <w:numId w:val="19"/>
        </w:numPr>
        <w:tabs>
          <w:tab w:val="clear" w:pos="216"/>
        </w:tabs>
        <w:autoSpaceDE/>
        <w:autoSpaceDN/>
        <w:spacing w:before="2" w:after="60" w:line="200" w:lineRule="atLeast"/>
        <w:ind w:left="851" w:right="896" w:hanging="284"/>
        <w:jc w:val="both"/>
        <w:textAlignment w:val="baseline"/>
        <w:rPr>
          <w:rFonts w:eastAsia="Arial"/>
          <w:color w:val="000000"/>
          <w:sz w:val="18"/>
          <w:szCs w:val="18"/>
        </w:rPr>
      </w:pPr>
      <w:r w:rsidRPr="004B62A3">
        <w:rPr>
          <w:rFonts w:eastAsia="Arial"/>
          <w:color w:val="000000"/>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1F8EB13" w14:textId="77777777" w:rsidR="0024059C" w:rsidRPr="004B62A3" w:rsidRDefault="0024059C" w:rsidP="0024059C">
      <w:pPr>
        <w:spacing w:before="40" w:after="40" w:line="200" w:lineRule="atLeast"/>
        <w:ind w:left="567" w:right="896" w:hanging="423"/>
        <w:jc w:val="both"/>
        <w:textAlignment w:val="baseline"/>
        <w:rPr>
          <w:rFonts w:eastAsia="Arial"/>
          <w:color w:val="000000"/>
          <w:sz w:val="18"/>
          <w:szCs w:val="18"/>
        </w:rPr>
      </w:pPr>
      <w:r w:rsidRPr="004B62A3">
        <w:rPr>
          <w:rFonts w:eastAsia="Arial"/>
          <w:color w:val="000000"/>
          <w:sz w:val="18"/>
          <w:szCs w:val="18"/>
        </w:rPr>
        <w:t xml:space="preserve">(5) </w:t>
      </w:r>
      <w:r w:rsidRPr="004B62A3">
        <w:rPr>
          <w:rFonts w:eastAsia="Arial"/>
          <w:color w:val="000000"/>
          <w:sz w:val="18"/>
          <w:szCs w:val="18"/>
        </w:rPr>
        <w:tab/>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GWB bleibt unberührt.</w:t>
      </w:r>
    </w:p>
    <w:p w14:paraId="555F2765" w14:textId="77777777" w:rsidR="0024059C" w:rsidRPr="004B62A3" w:rsidRDefault="0024059C" w:rsidP="0024059C">
      <w:pPr>
        <w:spacing w:before="40" w:after="40" w:line="200" w:lineRule="atLeast"/>
        <w:ind w:right="896"/>
        <w:rPr>
          <w:rFonts w:eastAsia="Arial"/>
          <w:color w:val="000000"/>
          <w:sz w:val="18"/>
          <w:szCs w:val="18"/>
        </w:rPr>
      </w:pPr>
      <w:r w:rsidRPr="004B62A3">
        <w:rPr>
          <w:rFonts w:eastAsia="Arial"/>
          <w:color w:val="000000"/>
          <w:sz w:val="18"/>
          <w:szCs w:val="18"/>
        </w:rPr>
        <w:br w:type="page"/>
      </w:r>
    </w:p>
    <w:p w14:paraId="3E773252" w14:textId="77777777" w:rsidR="0024059C" w:rsidRPr="004B62A3" w:rsidRDefault="0024059C" w:rsidP="0024059C">
      <w:pPr>
        <w:spacing w:before="413" w:after="40" w:line="200" w:lineRule="atLeast"/>
        <w:ind w:left="72" w:right="896"/>
        <w:jc w:val="center"/>
        <w:textAlignment w:val="baseline"/>
        <w:rPr>
          <w:rFonts w:eastAsia="Arial"/>
          <w:b/>
          <w:color w:val="000000"/>
          <w:sz w:val="18"/>
          <w:szCs w:val="18"/>
        </w:rPr>
      </w:pPr>
      <w:r w:rsidRPr="004B62A3">
        <w:rPr>
          <w:rFonts w:eastAsia="Arial"/>
          <w:b/>
          <w:color w:val="000000"/>
          <w:sz w:val="18"/>
          <w:szCs w:val="18"/>
        </w:rPr>
        <w:lastRenderedPageBreak/>
        <w:t>§ 124 GWB</w:t>
      </w:r>
    </w:p>
    <w:p w14:paraId="7DD24B74" w14:textId="77777777" w:rsidR="0024059C" w:rsidRPr="004B62A3" w:rsidRDefault="0024059C" w:rsidP="0024059C">
      <w:pPr>
        <w:spacing w:before="40" w:after="40" w:line="200" w:lineRule="atLeast"/>
        <w:ind w:left="72" w:right="896"/>
        <w:jc w:val="center"/>
        <w:textAlignment w:val="baseline"/>
        <w:rPr>
          <w:rFonts w:eastAsia="Arial"/>
          <w:b/>
          <w:color w:val="000000"/>
          <w:spacing w:val="1"/>
          <w:sz w:val="18"/>
          <w:szCs w:val="18"/>
        </w:rPr>
      </w:pPr>
      <w:r w:rsidRPr="004B62A3">
        <w:rPr>
          <w:rFonts w:eastAsia="Arial"/>
          <w:b/>
          <w:color w:val="000000"/>
          <w:spacing w:val="1"/>
          <w:sz w:val="18"/>
          <w:szCs w:val="18"/>
        </w:rPr>
        <w:t>Fakultative Ausschlussgründe</w:t>
      </w:r>
    </w:p>
    <w:p w14:paraId="07A58EEA" w14:textId="77777777" w:rsidR="0024059C" w:rsidRPr="004B62A3" w:rsidRDefault="0024059C" w:rsidP="00F162A2">
      <w:pPr>
        <w:widowControl/>
        <w:numPr>
          <w:ilvl w:val="0"/>
          <w:numId w:val="8"/>
        </w:numPr>
        <w:autoSpaceDE/>
        <w:autoSpaceDN/>
        <w:spacing w:before="202" w:after="120" w:line="200" w:lineRule="atLeast"/>
        <w:ind w:left="562" w:right="896"/>
        <w:jc w:val="both"/>
        <w:textAlignment w:val="baseline"/>
        <w:rPr>
          <w:rFonts w:eastAsia="Arial"/>
          <w:color w:val="000000"/>
          <w:sz w:val="18"/>
          <w:szCs w:val="18"/>
        </w:rPr>
      </w:pPr>
      <w:r w:rsidRPr="004B62A3">
        <w:rPr>
          <w:rFonts w:eastAsia="Arial"/>
          <w:color w:val="000000"/>
          <w:sz w:val="18"/>
          <w:szCs w:val="18"/>
        </w:rPr>
        <w:t>Öffentliche Auftraggeber können unter Berücksichtigung des Grundsatzes der Verhältnismäßigkeit ein Unternehmen zu jedem Zeitpunkt des Vergabeverfahrens von der Teilnahme an einem Vergabeverfahren ausschließen, wenn</w:t>
      </w:r>
    </w:p>
    <w:p w14:paraId="75685E87" w14:textId="77777777" w:rsidR="0024059C" w:rsidRPr="004B62A3" w:rsidRDefault="0024059C" w:rsidP="00F162A2">
      <w:pPr>
        <w:widowControl/>
        <w:numPr>
          <w:ilvl w:val="0"/>
          <w:numId w:val="4"/>
        </w:numPr>
        <w:tabs>
          <w:tab w:val="clear" w:pos="216"/>
        </w:tabs>
        <w:autoSpaceDE/>
        <w:autoSpaceDN/>
        <w:spacing w:before="13"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bei der Ausführung öffentlicher Aufträge nachweislich gegen geltende umwelt-, sozial- oder arbeitsrechtliche Verpflichtungen verstoßen hat,</w:t>
      </w:r>
    </w:p>
    <w:p w14:paraId="3FFF51BC" w14:textId="77777777" w:rsidR="0024059C" w:rsidRPr="004B62A3" w:rsidRDefault="0024059C" w:rsidP="00F162A2">
      <w:pPr>
        <w:widowControl/>
        <w:numPr>
          <w:ilvl w:val="0"/>
          <w:numId w:val="4"/>
        </w:numPr>
        <w:tabs>
          <w:tab w:val="clear" w:pos="216"/>
        </w:tabs>
        <w:autoSpaceDE/>
        <w:autoSpaceDN/>
        <w:spacing w:before="40"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0EF7A54" w14:textId="77777777" w:rsidR="0024059C" w:rsidRPr="00E60D3C" w:rsidRDefault="0024059C" w:rsidP="00F162A2">
      <w:pPr>
        <w:widowControl/>
        <w:numPr>
          <w:ilvl w:val="0"/>
          <w:numId w:val="4"/>
        </w:numPr>
        <w:tabs>
          <w:tab w:val="clear" w:pos="216"/>
        </w:tabs>
        <w:autoSpaceDE/>
        <w:autoSpaceDN/>
        <w:spacing w:before="14" w:after="60" w:line="200" w:lineRule="atLeast"/>
        <w:ind w:left="993" w:right="896" w:hanging="426"/>
        <w:jc w:val="both"/>
        <w:textAlignment w:val="baseline"/>
        <w:rPr>
          <w:rFonts w:eastAsia="Arial"/>
          <w:color w:val="000000"/>
          <w:sz w:val="18"/>
          <w:szCs w:val="18"/>
        </w:rPr>
      </w:pPr>
      <w:r w:rsidRPr="00E60D3C">
        <w:rPr>
          <w:rFonts w:eastAsia="Arial"/>
          <w:color w:val="000000"/>
          <w:sz w:val="18"/>
          <w:szCs w:val="18"/>
        </w:rPr>
        <w:t>das Unternehmen im Rahmen der beruflichen Tätigkeit nachweislich eine schwere Verfehlung begangen hat, durch die die Integrität des Unternehmens infrage gestellt wird; § 123 Absatz 3 GWB ist entsprechend anzuwenden,</w:t>
      </w:r>
    </w:p>
    <w:p w14:paraId="3E34CAF9" w14:textId="77777777" w:rsidR="0024059C" w:rsidRPr="004B62A3" w:rsidRDefault="0024059C" w:rsidP="00F162A2">
      <w:pPr>
        <w:widowControl/>
        <w:numPr>
          <w:ilvl w:val="0"/>
          <w:numId w:val="4"/>
        </w:numPr>
        <w:tabs>
          <w:tab w:val="clear" w:pos="216"/>
        </w:tabs>
        <w:autoSpaceDE/>
        <w:autoSpaceDN/>
        <w:spacing w:before="1"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der öffentliche Auftraggeber über hinreichende Anhaltspunkte dafür verfügt, dass das Unternehmen mit anderen Unternehmen </w:t>
      </w:r>
      <w:r>
        <w:rPr>
          <w:rFonts w:eastAsia="Arial"/>
          <w:color w:val="000000"/>
          <w:sz w:val="18"/>
          <w:szCs w:val="18"/>
        </w:rPr>
        <w:t xml:space="preserve">Vereinbarungen </w:t>
      </w:r>
      <w:r w:rsidRPr="004B62A3">
        <w:rPr>
          <w:rFonts w:eastAsia="Arial"/>
          <w:color w:val="000000"/>
          <w:sz w:val="18"/>
          <w:szCs w:val="18"/>
        </w:rPr>
        <w:t>getroffen</w:t>
      </w:r>
      <w:r>
        <w:rPr>
          <w:rFonts w:eastAsia="Arial"/>
          <w:color w:val="000000"/>
          <w:sz w:val="18"/>
          <w:szCs w:val="18"/>
        </w:rPr>
        <w:t xml:space="preserve"> oder Verhaltensweisen aufeinander abgestimmt</w:t>
      </w:r>
      <w:r w:rsidRPr="004B62A3">
        <w:rPr>
          <w:rFonts w:eastAsia="Arial"/>
          <w:color w:val="000000"/>
          <w:sz w:val="18"/>
          <w:szCs w:val="18"/>
        </w:rPr>
        <w:t xml:space="preserve"> hat, die eine Verhinderung, Einschränkung oder Verfälschung des Wettbewerbs bezwecken oder bewirken,</w:t>
      </w:r>
    </w:p>
    <w:p w14:paraId="0A5B7FDD" w14:textId="77777777" w:rsidR="0024059C" w:rsidRPr="004B62A3" w:rsidRDefault="0024059C" w:rsidP="00F162A2">
      <w:pPr>
        <w:widowControl/>
        <w:numPr>
          <w:ilvl w:val="0"/>
          <w:numId w:val="4"/>
        </w:numPr>
        <w:tabs>
          <w:tab w:val="clear" w:pos="216"/>
        </w:tabs>
        <w:autoSpaceDE/>
        <w:autoSpaceDN/>
        <w:spacing w:before="6"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344E6BF" w14:textId="77777777" w:rsidR="0024059C" w:rsidRPr="004B62A3" w:rsidRDefault="0024059C" w:rsidP="00F162A2">
      <w:pPr>
        <w:widowControl/>
        <w:numPr>
          <w:ilvl w:val="0"/>
          <w:numId w:val="4"/>
        </w:numPr>
        <w:tabs>
          <w:tab w:val="clear" w:pos="216"/>
        </w:tabs>
        <w:autoSpaceDE/>
        <w:autoSpaceDN/>
        <w:spacing w:before="6"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55526B2" w14:textId="77777777" w:rsidR="0024059C" w:rsidRPr="004B62A3" w:rsidRDefault="0024059C" w:rsidP="00F162A2">
      <w:pPr>
        <w:widowControl/>
        <w:numPr>
          <w:ilvl w:val="0"/>
          <w:numId w:val="4"/>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BA5781" w14:textId="77777777" w:rsidR="0024059C" w:rsidRPr="005A72A8" w:rsidRDefault="0024059C" w:rsidP="00F162A2">
      <w:pPr>
        <w:widowControl/>
        <w:numPr>
          <w:ilvl w:val="0"/>
          <w:numId w:val="4"/>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5A72A8">
        <w:rPr>
          <w:rFonts w:eastAsia="Arial"/>
          <w:color w:val="000000"/>
          <w:sz w:val="18"/>
          <w:szCs w:val="18"/>
        </w:rPr>
        <w:t>das Unternehmen in Bezug auf Ausschlussgründe oder Eignungskriterien eine schwerwiegende Täuschung begangen oder Auskünfte zurückgehalten hat oder nicht in der Lage ist, die erforderlichen Nachweise zu übermitteln, oder</w:t>
      </w:r>
    </w:p>
    <w:p w14:paraId="6DBBA55C" w14:textId="77777777" w:rsidR="0024059C" w:rsidRPr="004B62A3" w:rsidRDefault="0024059C" w:rsidP="0024059C">
      <w:pPr>
        <w:spacing w:before="2" w:after="60" w:line="200" w:lineRule="atLeast"/>
        <w:ind w:left="993" w:right="896" w:hanging="433"/>
        <w:jc w:val="both"/>
        <w:textAlignment w:val="baseline"/>
        <w:rPr>
          <w:rFonts w:eastAsia="Arial"/>
          <w:color w:val="000000"/>
          <w:sz w:val="18"/>
          <w:szCs w:val="18"/>
        </w:rPr>
      </w:pPr>
      <w:r w:rsidRPr="004B62A3">
        <w:rPr>
          <w:rFonts w:eastAsia="Arial"/>
          <w:color w:val="000000"/>
          <w:sz w:val="18"/>
          <w:szCs w:val="18"/>
        </w:rPr>
        <w:t xml:space="preserve">9. </w:t>
      </w:r>
      <w:r w:rsidRPr="004B62A3">
        <w:rPr>
          <w:rFonts w:eastAsia="Arial"/>
          <w:color w:val="000000"/>
          <w:sz w:val="18"/>
          <w:szCs w:val="18"/>
        </w:rPr>
        <w:tab/>
        <w:t>das Unternehmen</w:t>
      </w:r>
    </w:p>
    <w:p w14:paraId="52C3AEC9" w14:textId="77777777" w:rsidR="0024059C" w:rsidRPr="004B62A3" w:rsidRDefault="0024059C" w:rsidP="00F162A2">
      <w:pPr>
        <w:widowControl/>
        <w:numPr>
          <w:ilvl w:val="0"/>
          <w:numId w:val="5"/>
        </w:numPr>
        <w:tabs>
          <w:tab w:val="clear" w:pos="216"/>
        </w:tabs>
        <w:autoSpaceDE/>
        <w:autoSpaceDN/>
        <w:spacing w:before="12" w:after="60" w:line="200" w:lineRule="atLeast"/>
        <w:ind w:left="1560" w:right="896" w:hanging="426"/>
        <w:jc w:val="both"/>
        <w:textAlignment w:val="baseline"/>
        <w:rPr>
          <w:rFonts w:eastAsia="Arial"/>
          <w:color w:val="000000"/>
          <w:spacing w:val="1"/>
          <w:sz w:val="18"/>
          <w:szCs w:val="18"/>
        </w:rPr>
      </w:pPr>
      <w:r w:rsidRPr="004B62A3">
        <w:rPr>
          <w:rFonts w:eastAsia="Arial"/>
          <w:color w:val="000000"/>
          <w:spacing w:val="1"/>
          <w:sz w:val="18"/>
          <w:szCs w:val="18"/>
        </w:rPr>
        <w:t>versucht hat, die Entscheidungsfindung des öffentlichen Auftraggebers in unzulässiger Weise zu beeinflussen,</w:t>
      </w:r>
    </w:p>
    <w:p w14:paraId="3815324E" w14:textId="77777777" w:rsidR="0024059C" w:rsidRPr="004B62A3" w:rsidRDefault="0024059C" w:rsidP="00F162A2">
      <w:pPr>
        <w:widowControl/>
        <w:numPr>
          <w:ilvl w:val="0"/>
          <w:numId w:val="5"/>
        </w:numPr>
        <w:tabs>
          <w:tab w:val="clear" w:pos="216"/>
        </w:tabs>
        <w:autoSpaceDE/>
        <w:autoSpaceDN/>
        <w:spacing w:before="2" w:after="60" w:line="200" w:lineRule="atLeast"/>
        <w:ind w:left="1560" w:right="896" w:hanging="426"/>
        <w:jc w:val="both"/>
        <w:textAlignment w:val="baseline"/>
        <w:rPr>
          <w:rFonts w:eastAsia="Arial"/>
          <w:color w:val="000000"/>
          <w:sz w:val="18"/>
          <w:szCs w:val="18"/>
        </w:rPr>
      </w:pPr>
      <w:r w:rsidRPr="004B62A3">
        <w:rPr>
          <w:rFonts w:eastAsia="Arial"/>
          <w:color w:val="000000"/>
          <w:sz w:val="18"/>
          <w:szCs w:val="18"/>
        </w:rPr>
        <w:t>versucht hat, vertrauliche Informationen zu erhalten, durch die es unzulässige Vorteile beim Vergabeverfahren erlangen könnte, oder</w:t>
      </w:r>
    </w:p>
    <w:p w14:paraId="2037B9A6" w14:textId="77777777" w:rsidR="0024059C" w:rsidRPr="004B62A3" w:rsidRDefault="0024059C" w:rsidP="00F162A2">
      <w:pPr>
        <w:widowControl/>
        <w:numPr>
          <w:ilvl w:val="0"/>
          <w:numId w:val="5"/>
        </w:numPr>
        <w:tabs>
          <w:tab w:val="clear" w:pos="216"/>
        </w:tabs>
        <w:autoSpaceDE/>
        <w:autoSpaceDN/>
        <w:spacing w:before="5" w:after="120" w:line="200" w:lineRule="atLeast"/>
        <w:ind w:left="1560" w:right="896" w:hanging="426"/>
        <w:jc w:val="both"/>
        <w:textAlignment w:val="baseline"/>
        <w:rPr>
          <w:rFonts w:eastAsia="Arial"/>
          <w:color w:val="000000"/>
          <w:spacing w:val="2"/>
          <w:sz w:val="18"/>
          <w:szCs w:val="18"/>
        </w:rPr>
      </w:pPr>
      <w:r w:rsidRPr="004B62A3">
        <w:rPr>
          <w:rFonts w:eastAsia="Arial"/>
          <w:color w:val="000000"/>
          <w:spacing w:val="2"/>
          <w:sz w:val="18"/>
          <w:szCs w:val="18"/>
        </w:rPr>
        <w:t>fahrlässig oder vorsätzlich irreführende Informationen übermittelt hat, die die Vergabeentscheidung des öffentlichen Auftraggebers erheblich beeinflussen könnten, oder versucht hat, solche Informationen zu übermitteln.</w:t>
      </w:r>
    </w:p>
    <w:p w14:paraId="14D9CA95" w14:textId="77777777" w:rsidR="0024059C" w:rsidRPr="001E51AE" w:rsidRDefault="0024059C" w:rsidP="00F162A2">
      <w:pPr>
        <w:pStyle w:val="Listenabsatz"/>
        <w:numPr>
          <w:ilvl w:val="0"/>
          <w:numId w:val="8"/>
        </w:numPr>
        <w:tabs>
          <w:tab w:val="clear" w:pos="457"/>
          <w:tab w:val="clear" w:pos="1134"/>
        </w:tabs>
        <w:spacing w:before="206" w:after="40" w:line="200" w:lineRule="atLeast"/>
        <w:ind w:right="896"/>
        <w:contextualSpacing/>
        <w:jc w:val="both"/>
        <w:textAlignment w:val="baseline"/>
        <w:rPr>
          <w:rFonts w:eastAsia="Arial"/>
          <w:color w:val="000000"/>
          <w:sz w:val="18"/>
          <w:szCs w:val="18"/>
        </w:rPr>
      </w:pPr>
      <w:r w:rsidRPr="001E51AE">
        <w:rPr>
          <w:rFonts w:eastAsia="Arial"/>
          <w:color w:val="000000"/>
          <w:sz w:val="18"/>
          <w:szCs w:val="18"/>
        </w:rPr>
        <w:t>§ 21 des Arbeitnehmer-Entsendegesetzes (AEntG), § 98c des Aufenthaltsgesetzes (AufenthG), § 19 des Mindestlohngesetzes (MiLoG)</w:t>
      </w:r>
      <w:r>
        <w:rPr>
          <w:rFonts w:eastAsia="Arial"/>
          <w:color w:val="000000"/>
          <w:sz w:val="18"/>
          <w:szCs w:val="18"/>
        </w:rPr>
        <w:t>,</w:t>
      </w:r>
      <w:r w:rsidRPr="001E51AE">
        <w:rPr>
          <w:rFonts w:eastAsia="Arial"/>
          <w:color w:val="000000"/>
          <w:sz w:val="18"/>
          <w:szCs w:val="18"/>
        </w:rPr>
        <w:t xml:space="preserve"> § 21 des Schwarzarbeitsbekämpfungsgesetzes (</w:t>
      </w:r>
      <w:proofErr w:type="spellStart"/>
      <w:r w:rsidRPr="001E51AE">
        <w:rPr>
          <w:rFonts w:eastAsia="Arial"/>
          <w:color w:val="000000"/>
          <w:sz w:val="18"/>
          <w:szCs w:val="18"/>
        </w:rPr>
        <w:t>SchwarzArbG</w:t>
      </w:r>
      <w:proofErr w:type="spellEnd"/>
      <w:r w:rsidRPr="001E51AE">
        <w:rPr>
          <w:rFonts w:eastAsia="Arial"/>
          <w:color w:val="000000"/>
          <w:sz w:val="18"/>
          <w:szCs w:val="18"/>
        </w:rPr>
        <w:t xml:space="preserve">) </w:t>
      </w:r>
      <w:r>
        <w:rPr>
          <w:rFonts w:eastAsia="Arial"/>
          <w:color w:val="000000"/>
          <w:sz w:val="18"/>
          <w:szCs w:val="18"/>
        </w:rPr>
        <w:t xml:space="preserve">und § 22 des Lieferkettensorgfaltspflichtengesetz vom 16 Juli 2021 (BGBl. I S. 2959) </w:t>
      </w:r>
      <w:r w:rsidRPr="001E51AE">
        <w:rPr>
          <w:rFonts w:eastAsia="Arial"/>
          <w:color w:val="000000"/>
          <w:sz w:val="18"/>
          <w:szCs w:val="18"/>
        </w:rPr>
        <w:t>bleiben unberührt.</w:t>
      </w:r>
    </w:p>
    <w:p w14:paraId="09E0C749" w14:textId="77777777" w:rsidR="0024059C" w:rsidRPr="009560DC" w:rsidRDefault="0024059C" w:rsidP="009560DC">
      <w:pPr>
        <w:spacing w:before="206" w:after="40" w:line="200" w:lineRule="atLeast"/>
        <w:ind w:right="896"/>
        <w:textAlignment w:val="baseline"/>
        <w:rPr>
          <w:rFonts w:eastAsia="Arial"/>
          <w:color w:val="000000"/>
          <w:sz w:val="18"/>
          <w:szCs w:val="18"/>
        </w:rPr>
      </w:pPr>
    </w:p>
    <w:p w14:paraId="0F49EC61"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125 GWB</w:t>
      </w:r>
    </w:p>
    <w:p w14:paraId="21FDF9D5"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Selbstreinigung</w:t>
      </w:r>
    </w:p>
    <w:p w14:paraId="2766183D" w14:textId="77777777" w:rsidR="0024059C" w:rsidRPr="004B62A3" w:rsidRDefault="0024059C" w:rsidP="00F162A2">
      <w:pPr>
        <w:widowControl/>
        <w:numPr>
          <w:ilvl w:val="0"/>
          <w:numId w:val="9"/>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schließen ein Unternehmen, bei dem ein Ausschlussgrund nach § 123 oder § 124 GWB vorliegt, nicht von der Teilnahme an dem Vergabeverfahren aus, wenn das Unternehmen nachgewiesen hat, dass es</w:t>
      </w:r>
    </w:p>
    <w:p w14:paraId="12BCB2AB" w14:textId="77777777" w:rsidR="0024059C" w:rsidRPr="004B62A3" w:rsidRDefault="0024059C" w:rsidP="00F162A2">
      <w:pPr>
        <w:widowControl/>
        <w:numPr>
          <w:ilvl w:val="0"/>
          <w:numId w:val="6"/>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für jeden durch eine Straftat oder ein Fehlverhalten verursachten Schaden einen Ausgleich gezahlt oder sich zur Zahlung eines Ausgleichs verpflichtet hat,</w:t>
      </w:r>
    </w:p>
    <w:p w14:paraId="6C1F056D" w14:textId="77777777" w:rsidR="0024059C" w:rsidRPr="004B62A3" w:rsidRDefault="0024059C" w:rsidP="00F162A2">
      <w:pPr>
        <w:widowControl/>
        <w:numPr>
          <w:ilvl w:val="0"/>
          <w:numId w:val="6"/>
        </w:numPr>
        <w:tabs>
          <w:tab w:val="clear" w:pos="216"/>
        </w:tabs>
        <w:autoSpaceDE/>
        <w:autoSpaceDN/>
        <w:spacing w:before="11"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D200ABC" w14:textId="77777777" w:rsidR="0024059C" w:rsidRPr="00F74600" w:rsidRDefault="0024059C" w:rsidP="00F162A2">
      <w:pPr>
        <w:widowControl/>
        <w:numPr>
          <w:ilvl w:val="0"/>
          <w:numId w:val="6"/>
        </w:numPr>
        <w:tabs>
          <w:tab w:val="clear" w:pos="216"/>
        </w:tabs>
        <w:autoSpaceDE/>
        <w:autoSpaceDN/>
        <w:spacing w:before="5" w:after="120" w:line="200" w:lineRule="atLeast"/>
        <w:ind w:left="993" w:right="896" w:hanging="426"/>
        <w:jc w:val="both"/>
        <w:textAlignment w:val="baseline"/>
        <w:rPr>
          <w:rFonts w:eastAsia="Arial"/>
          <w:color w:val="000000"/>
          <w:sz w:val="18"/>
          <w:szCs w:val="18"/>
        </w:rPr>
      </w:pPr>
      <w:r w:rsidRPr="00F74600">
        <w:rPr>
          <w:rFonts w:eastAsia="Arial"/>
          <w:color w:val="000000"/>
          <w:sz w:val="18"/>
          <w:szCs w:val="18"/>
        </w:rPr>
        <w:lastRenderedPageBreak/>
        <w:t>konkrete technische, organisatorische und personelle Maßnahmen ergriffen hat, die geeignet sind, weitere Straftaten oder weiteres Fehlverhalten zu vermeiden. § 123 Absatz 4 Satz 2 GWB bleibt unberührt.</w:t>
      </w:r>
    </w:p>
    <w:p w14:paraId="5148D8B0" w14:textId="77777777" w:rsidR="0024059C" w:rsidRPr="004B62A3" w:rsidRDefault="0024059C" w:rsidP="0024059C">
      <w:pPr>
        <w:spacing w:before="40" w:after="732" w:line="200" w:lineRule="atLeast"/>
        <w:ind w:left="560" w:right="896" w:hanging="420"/>
        <w:jc w:val="both"/>
        <w:textAlignment w:val="baseline"/>
        <w:rPr>
          <w:rFonts w:eastAsia="Arial"/>
          <w:color w:val="000000"/>
          <w:sz w:val="18"/>
          <w:szCs w:val="18"/>
        </w:rPr>
      </w:pPr>
      <w:r w:rsidRPr="004B62A3">
        <w:rPr>
          <w:rFonts w:eastAsia="Arial"/>
          <w:color w:val="000000"/>
          <w:sz w:val="18"/>
          <w:szCs w:val="18"/>
        </w:rPr>
        <w:t xml:space="preserve">(2) </w:t>
      </w:r>
      <w:r w:rsidRPr="004B62A3">
        <w:rPr>
          <w:rFonts w:eastAsia="Arial"/>
          <w:color w:val="000000"/>
          <w:sz w:val="18"/>
          <w:szCs w:val="18"/>
        </w:rPr>
        <w:tab/>
      </w:r>
      <w:r>
        <w:rPr>
          <w:rFonts w:eastAsia="Arial"/>
          <w:color w:val="000000"/>
          <w:sz w:val="18"/>
          <w:szCs w:val="18"/>
        </w:rPr>
        <w:t>Bei der Bewertung der</w:t>
      </w:r>
      <w:r w:rsidRPr="004B62A3">
        <w:rPr>
          <w:rFonts w:eastAsia="Arial"/>
          <w:color w:val="000000"/>
          <w:sz w:val="18"/>
          <w:szCs w:val="18"/>
        </w:rPr>
        <w:t xml:space="preserve"> von dem Unternehmen ergriffenen Selbstreinigungsmaßnahmen </w:t>
      </w:r>
      <w:r>
        <w:rPr>
          <w:rFonts w:eastAsia="Arial"/>
          <w:color w:val="000000"/>
          <w:sz w:val="18"/>
          <w:szCs w:val="18"/>
        </w:rPr>
        <w:t>sind</w:t>
      </w:r>
      <w:r w:rsidRPr="004B62A3">
        <w:rPr>
          <w:rFonts w:eastAsia="Arial"/>
          <w:color w:val="000000"/>
          <w:sz w:val="18"/>
          <w:szCs w:val="18"/>
        </w:rPr>
        <w:t xml:space="preserve"> die Schwere und die besonderen Umstände der Straftat oder des Fehlverhaltens</w:t>
      </w:r>
      <w:r>
        <w:rPr>
          <w:rFonts w:eastAsia="Arial"/>
          <w:color w:val="000000"/>
          <w:sz w:val="18"/>
          <w:szCs w:val="18"/>
        </w:rPr>
        <w:t xml:space="preserve"> zu berücksichtigen</w:t>
      </w:r>
      <w:r w:rsidRPr="004B62A3">
        <w:rPr>
          <w:rFonts w:eastAsia="Arial"/>
          <w:color w:val="000000"/>
          <w:sz w:val="18"/>
          <w:szCs w:val="18"/>
        </w:rPr>
        <w:t xml:space="preserve">. </w:t>
      </w:r>
      <w:r>
        <w:rPr>
          <w:rFonts w:eastAsia="Arial"/>
          <w:color w:val="000000"/>
          <w:sz w:val="18"/>
          <w:szCs w:val="18"/>
        </w:rPr>
        <w:t>Die Entscheidung, dass</w:t>
      </w:r>
      <w:r w:rsidRPr="004B62A3">
        <w:rPr>
          <w:rFonts w:eastAsia="Arial"/>
          <w:color w:val="000000"/>
          <w:sz w:val="18"/>
          <w:szCs w:val="18"/>
        </w:rPr>
        <w:t xml:space="preserve"> die Selbstreinigungsmaßnahmen des Unternehmens als unzureichend</w:t>
      </w:r>
      <w:r>
        <w:rPr>
          <w:rFonts w:eastAsia="Arial"/>
          <w:color w:val="000000"/>
          <w:sz w:val="18"/>
          <w:szCs w:val="18"/>
        </w:rPr>
        <w:t xml:space="preserve"> bewertet werden</w:t>
      </w:r>
      <w:r w:rsidRPr="004B62A3">
        <w:rPr>
          <w:rFonts w:eastAsia="Arial"/>
          <w:color w:val="000000"/>
          <w:sz w:val="18"/>
          <w:szCs w:val="18"/>
        </w:rPr>
        <w:t xml:space="preserve">, </w:t>
      </w:r>
      <w:r>
        <w:rPr>
          <w:rFonts w:eastAsia="Arial"/>
          <w:color w:val="000000"/>
          <w:sz w:val="18"/>
          <w:szCs w:val="18"/>
        </w:rPr>
        <w:t>ist</w:t>
      </w:r>
      <w:r w:rsidRPr="004B62A3">
        <w:rPr>
          <w:rFonts w:eastAsia="Arial"/>
          <w:color w:val="000000"/>
          <w:sz w:val="18"/>
          <w:szCs w:val="18"/>
        </w:rPr>
        <w:t xml:space="preserve"> gegenüber dem Unternehmen</w:t>
      </w:r>
      <w:r>
        <w:rPr>
          <w:rFonts w:eastAsia="Arial"/>
          <w:color w:val="000000"/>
          <w:sz w:val="18"/>
          <w:szCs w:val="18"/>
        </w:rPr>
        <w:t xml:space="preserve"> zu begründen</w:t>
      </w:r>
      <w:r w:rsidRPr="004B62A3">
        <w:rPr>
          <w:rFonts w:eastAsia="Arial"/>
          <w:color w:val="000000"/>
          <w:sz w:val="18"/>
          <w:szCs w:val="18"/>
        </w:rPr>
        <w:t>.</w:t>
      </w:r>
    </w:p>
    <w:p w14:paraId="72ADC4A8" w14:textId="77777777" w:rsidR="0024059C" w:rsidRPr="004B62A3" w:rsidRDefault="0024059C" w:rsidP="0024059C">
      <w:pPr>
        <w:spacing w:before="40" w:after="732" w:line="200" w:lineRule="atLeast"/>
        <w:ind w:left="560" w:right="896" w:hanging="420"/>
        <w:jc w:val="both"/>
        <w:textAlignment w:val="baseline"/>
        <w:rPr>
          <w:rFonts w:eastAsia="Arial"/>
          <w:color w:val="000000"/>
          <w:sz w:val="18"/>
          <w:szCs w:val="18"/>
        </w:rPr>
      </w:pPr>
      <w:r w:rsidRPr="004B62A3">
        <w:rPr>
          <w:rFonts w:eastAsia="Arial"/>
          <w:color w:val="000000"/>
          <w:sz w:val="18"/>
          <w:szCs w:val="18"/>
        </w:rPr>
        <w:t xml:space="preserve">Auf die Ausschlussgründe nach § 124 Abs. 2 GWB </w:t>
      </w:r>
      <w:r>
        <w:rPr>
          <w:rFonts w:eastAsia="Arial"/>
          <w:color w:val="000000"/>
          <w:sz w:val="18"/>
          <w:szCs w:val="18"/>
        </w:rPr>
        <w:t xml:space="preserve">sowie § 22 </w:t>
      </w:r>
      <w:proofErr w:type="spellStart"/>
      <w:r>
        <w:rPr>
          <w:rFonts w:eastAsia="Arial"/>
          <w:color w:val="000000"/>
          <w:sz w:val="18"/>
          <w:szCs w:val="18"/>
        </w:rPr>
        <w:t>LkSG</w:t>
      </w:r>
      <w:proofErr w:type="spellEnd"/>
      <w:r>
        <w:rPr>
          <w:rFonts w:eastAsia="Arial"/>
          <w:color w:val="000000"/>
          <w:sz w:val="18"/>
          <w:szCs w:val="18"/>
        </w:rPr>
        <w:t xml:space="preserve"> </w:t>
      </w:r>
      <w:r w:rsidRPr="004B62A3">
        <w:rPr>
          <w:rFonts w:eastAsia="Arial"/>
          <w:color w:val="000000"/>
          <w:sz w:val="18"/>
          <w:szCs w:val="18"/>
        </w:rPr>
        <w:t>wird ebenfalls hingewiesen:</w:t>
      </w:r>
    </w:p>
    <w:p w14:paraId="0F5E5061"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21 AEntG</w:t>
      </w:r>
    </w:p>
    <w:p w14:paraId="303E49B8"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609EDF53"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 xml:space="preserve">Von der Teilnahme an einem Wettbewerb um einen Liefer-, Bau- oder Dienstleistungsauftrag der in §§ 99 und 100 GWB genannten Auftraggeber sollen Bewerber oder Bewerberinnen für eine angemessene Zeit bis zur nachgewiesenen Wiederherstellung ihrer Zuverlässigkeit ausgeschlossen werden, die wegen eines Verstoßes nach § 23 </w:t>
      </w:r>
      <w:r>
        <w:rPr>
          <w:rFonts w:eastAsia="Arial"/>
          <w:color w:val="000000"/>
          <w:spacing w:val="3"/>
          <w:sz w:val="18"/>
          <w:szCs w:val="18"/>
        </w:rPr>
        <w:t xml:space="preserve">Absatz 1 Nummer 1 bis 9 und 11 oder Absatz 2 </w:t>
      </w:r>
      <w:r w:rsidRPr="004B62A3">
        <w:rPr>
          <w:rFonts w:eastAsia="Arial"/>
          <w:color w:val="000000"/>
          <w:spacing w:val="3"/>
          <w:sz w:val="18"/>
          <w:szCs w:val="18"/>
        </w:rPr>
        <w:t>AEntG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9EA57EE" w14:textId="77777777" w:rsidR="0024059C" w:rsidRPr="00DA2FBA"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DA2FBA">
        <w:rPr>
          <w:rFonts w:eastAsia="Arial"/>
          <w:color w:val="000000"/>
          <w:spacing w:val="3"/>
          <w:sz w:val="18"/>
          <w:szCs w:val="18"/>
        </w:rPr>
        <w:t xml:space="preserve">Die für die Verfolgung oder Ahndung der Ordnungswidrigkeiten nach § 23 </w:t>
      </w:r>
      <w:r w:rsidRPr="00DA2FBA">
        <w:rPr>
          <w:color w:val="000000"/>
          <w:sz w:val="18"/>
          <w:szCs w:val="18"/>
        </w:rPr>
        <w:t xml:space="preserve">Absatz 1 Nummer 1 bis 9 und 11 oder Absatz 2 </w:t>
      </w:r>
      <w:r w:rsidRPr="00DA2FBA">
        <w:rPr>
          <w:rFonts w:eastAsia="Arial"/>
          <w:color w:val="000000"/>
          <w:spacing w:val="3"/>
          <w:sz w:val="18"/>
          <w:szCs w:val="18"/>
        </w:rPr>
        <w:t>AEntG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3E3C2B10"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nach Absatz 2 fordern im Rahmen ihrer Tätigkeit beim Wettbewerbsregisters Auskünfte über rechtskräftige Bußgeldentscheidungen wegen einer Ordnungswidrigkeit nach § 23 Abs</w:t>
      </w:r>
      <w:r>
        <w:rPr>
          <w:rFonts w:eastAsia="Arial"/>
          <w:color w:val="000000"/>
          <w:spacing w:val="3"/>
          <w:sz w:val="18"/>
          <w:szCs w:val="18"/>
        </w:rPr>
        <w:t>atz</w:t>
      </w:r>
      <w:r w:rsidRPr="004B62A3">
        <w:rPr>
          <w:rFonts w:eastAsia="Arial"/>
          <w:color w:val="000000"/>
          <w:spacing w:val="3"/>
          <w:sz w:val="18"/>
          <w:szCs w:val="18"/>
        </w:rPr>
        <w:t xml:space="preserve"> 1 </w:t>
      </w:r>
      <w:r>
        <w:rPr>
          <w:color w:val="000000"/>
          <w:sz w:val="18"/>
          <w:szCs w:val="18"/>
        </w:rPr>
        <w:t>Nummer 1 bis 9 und 11</w:t>
      </w:r>
      <w:r w:rsidRPr="004B62A3">
        <w:rPr>
          <w:rFonts w:eastAsia="Arial"/>
          <w:color w:val="000000"/>
          <w:spacing w:val="3"/>
          <w:sz w:val="18"/>
          <w:szCs w:val="18"/>
        </w:rPr>
        <w:t xml:space="preserve">oder </w:t>
      </w:r>
      <w:r>
        <w:rPr>
          <w:rFonts w:eastAsia="Arial"/>
          <w:color w:val="000000"/>
          <w:spacing w:val="3"/>
          <w:sz w:val="18"/>
          <w:szCs w:val="18"/>
        </w:rPr>
        <w:t>Absatz </w:t>
      </w:r>
      <w:r w:rsidRPr="004B62A3">
        <w:rPr>
          <w:rFonts w:eastAsia="Arial"/>
          <w:color w:val="000000"/>
          <w:spacing w:val="3"/>
          <w:sz w:val="18"/>
          <w:szCs w:val="18"/>
        </w:rPr>
        <w:t>2 AEntG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254CEA58"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Bei Aufträgen ab einer Höhe von 30.000 Euro fordert der öffentliche Auftraggeber nach Absatz 2 für den Bewerber oder die Bewerberin, der oder die den Zuschlag erhalten soll, vor der Zuschlagserteilung eine Auskunft aus dem Wettbewerbsregisters an.</w:t>
      </w:r>
    </w:p>
    <w:p w14:paraId="12C6EA2B" w14:textId="77777777" w:rsidR="0024059C"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Vor der Entscheidung über den Ausschluss ist der Bewerber oder die Bewerberin zu hören.</w:t>
      </w:r>
    </w:p>
    <w:p w14:paraId="74122FEF" w14:textId="77777777" w:rsidR="0024059C" w:rsidRPr="004B62A3" w:rsidRDefault="0024059C" w:rsidP="0024059C">
      <w:pPr>
        <w:spacing w:before="230" w:after="120" w:line="200" w:lineRule="atLeast"/>
        <w:ind w:left="561" w:right="896"/>
        <w:jc w:val="both"/>
        <w:textAlignment w:val="baseline"/>
        <w:rPr>
          <w:rFonts w:eastAsia="Arial"/>
          <w:color w:val="000000"/>
          <w:spacing w:val="3"/>
          <w:sz w:val="18"/>
          <w:szCs w:val="18"/>
        </w:rPr>
      </w:pPr>
    </w:p>
    <w:p w14:paraId="78C5EC7E"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98c AufenthG</w:t>
      </w:r>
    </w:p>
    <w:p w14:paraId="5C0E8399"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33DB7F17" w14:textId="77777777" w:rsidR="0024059C" w:rsidRPr="004B62A3" w:rsidRDefault="0024059C" w:rsidP="00F162A2">
      <w:pPr>
        <w:widowControl/>
        <w:numPr>
          <w:ilvl w:val="0"/>
          <w:numId w:val="12"/>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nach § 99 GWB können einen Bewerber oder einen Bieter vom Wettbewerb um einen Liefer-, Bau- oder Dienstleistungsauftrag ausschließen, wenn dieser oder dessen nach Satzung oder Gesetz Vertretungsberechtigter</w:t>
      </w:r>
    </w:p>
    <w:p w14:paraId="06A76E86" w14:textId="77777777" w:rsidR="0024059C" w:rsidRPr="004B62A3" w:rsidRDefault="0024059C" w:rsidP="00F162A2">
      <w:pPr>
        <w:widowControl/>
        <w:numPr>
          <w:ilvl w:val="0"/>
          <w:numId w:val="13"/>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nach § 404 Absatz 2 Nummer 3 des Dritten Buches Sozialgesetzbuch (SBG III) mit einer Geldbuße von wenigstens Zweitausendfünfhundert Euro rechtskräftig belegt worden ist oder</w:t>
      </w:r>
    </w:p>
    <w:p w14:paraId="6047C400" w14:textId="77777777" w:rsidR="0024059C" w:rsidRPr="004B62A3" w:rsidRDefault="0024059C" w:rsidP="00F162A2">
      <w:pPr>
        <w:widowControl/>
        <w:numPr>
          <w:ilvl w:val="0"/>
          <w:numId w:val="13"/>
        </w:numPr>
        <w:tabs>
          <w:tab w:val="clear" w:pos="216"/>
        </w:tabs>
        <w:autoSpaceDE/>
        <w:autoSpaceDN/>
        <w:spacing w:before="5" w:after="12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nach den §§ 10, 10a oder 11 des Schwarzarbeitsbekämpfungsgesetzes (</w:t>
      </w:r>
      <w:proofErr w:type="spellStart"/>
      <w:r w:rsidRPr="004B62A3">
        <w:rPr>
          <w:rFonts w:eastAsia="Arial"/>
          <w:color w:val="000000"/>
          <w:sz w:val="18"/>
          <w:szCs w:val="18"/>
        </w:rPr>
        <w:t>SchwarzArbG</w:t>
      </w:r>
      <w:proofErr w:type="spellEnd"/>
      <w:r w:rsidRPr="004B62A3">
        <w:rPr>
          <w:rFonts w:eastAsia="Arial"/>
          <w:color w:val="000000"/>
          <w:sz w:val="18"/>
          <w:szCs w:val="18"/>
        </w:rPr>
        <w:t>) zu einer Freiheitsstrafe von mehr als drei Monaten oder einer Geldstrafe von mehr als 90</w:t>
      </w:r>
      <w:r>
        <w:rPr>
          <w:rFonts w:eastAsia="Arial"/>
          <w:color w:val="000000"/>
          <w:sz w:val="18"/>
          <w:szCs w:val="18"/>
        </w:rPr>
        <w:t> </w:t>
      </w:r>
      <w:r w:rsidRPr="004B62A3">
        <w:rPr>
          <w:rFonts w:eastAsia="Arial"/>
          <w:color w:val="000000"/>
          <w:sz w:val="18"/>
          <w:szCs w:val="18"/>
        </w:rPr>
        <w:t>Tagessätzen rechtskräftig verurteilt worden ist.</w:t>
      </w:r>
    </w:p>
    <w:p w14:paraId="3C370C1E" w14:textId="77777777" w:rsidR="0024059C" w:rsidRPr="004B62A3" w:rsidRDefault="0024059C" w:rsidP="0024059C">
      <w:pPr>
        <w:spacing w:before="40" w:after="120" w:line="200" w:lineRule="atLeast"/>
        <w:ind w:left="561" w:right="896" w:firstLine="6"/>
        <w:jc w:val="both"/>
        <w:textAlignment w:val="baseline"/>
        <w:rPr>
          <w:rFonts w:eastAsia="Arial"/>
          <w:color w:val="000000"/>
          <w:sz w:val="18"/>
          <w:szCs w:val="18"/>
        </w:rPr>
      </w:pPr>
      <w:r w:rsidRPr="004B62A3">
        <w:rPr>
          <w:rFonts w:eastAsia="Arial"/>
          <w:color w:val="000000"/>
          <w:sz w:val="18"/>
          <w:szCs w:val="18"/>
        </w:rPr>
        <w:t xml:space="preserve">Ausschlüsse nach Satz 1 können bis zur nachgewiesenen Wiederherstellung der Zuverlässigkeit, je nach Schwere des der Geldbuße, der Freiheits- oder der Geldstrafe zugrunde liegenden Verstoßes </w:t>
      </w:r>
      <w:r w:rsidRPr="004B62A3">
        <w:rPr>
          <w:rFonts w:eastAsia="Arial"/>
          <w:color w:val="000000"/>
          <w:sz w:val="18"/>
          <w:szCs w:val="18"/>
        </w:rPr>
        <w:lastRenderedPageBreak/>
        <w:t>in einem Zeitraum von bis zu fünf Jahren ab Rechtskraft der Geldbuße, der Freiheits- oder der Geldstrafe erfolgen.</w:t>
      </w:r>
    </w:p>
    <w:p w14:paraId="26D8A5C1" w14:textId="77777777" w:rsidR="0024059C" w:rsidRPr="004B62A3" w:rsidRDefault="0024059C" w:rsidP="00F162A2">
      <w:pPr>
        <w:widowControl/>
        <w:numPr>
          <w:ilvl w:val="0"/>
          <w:numId w:val="12"/>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Absatz 1 gilt nicht, wenn der Verstoß nach Absatz 1 Satz 1 darin bestand, dass ein Unionsbürger rechtswidrig beschäftigt wurde.</w:t>
      </w:r>
    </w:p>
    <w:p w14:paraId="605BA232" w14:textId="77777777" w:rsidR="0024059C" w:rsidRDefault="0024059C" w:rsidP="00F162A2">
      <w:pPr>
        <w:widowControl/>
        <w:numPr>
          <w:ilvl w:val="0"/>
          <w:numId w:val="12"/>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Macht ein öffentlicher Auftraggeber von der Möglichkeit nach Absatz 1 Gebrauch, gilt § 21 Absatz 2 bis 5 des Arbeitnehmer-Entsendegesetzes (AEntG) entsprechend.</w:t>
      </w:r>
    </w:p>
    <w:p w14:paraId="366A4423" w14:textId="77777777" w:rsidR="0024059C" w:rsidRPr="004B62A3" w:rsidRDefault="0024059C" w:rsidP="0024059C">
      <w:pPr>
        <w:spacing w:before="230" w:after="120" w:line="200" w:lineRule="atLeast"/>
        <w:ind w:left="560" w:right="896"/>
        <w:jc w:val="both"/>
        <w:textAlignment w:val="baseline"/>
        <w:rPr>
          <w:rFonts w:eastAsia="Arial"/>
          <w:color w:val="000000"/>
          <w:spacing w:val="3"/>
          <w:sz w:val="18"/>
          <w:szCs w:val="18"/>
        </w:rPr>
      </w:pPr>
    </w:p>
    <w:p w14:paraId="25C4C2BD"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19 MiLoG</w:t>
      </w:r>
    </w:p>
    <w:p w14:paraId="086FA634"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3E47CEB1"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 xml:space="preserve">Von der Teilnahme an einem Wettbewerb um einen Liefer-, Bau- oder Dienstleistungsauftrag der in §§ 99 und 100 GWB genannten Auftraggeber sollen Bewerberinnen oder Bewerber für eine angemessene Zeit bis zur nachgewiesenen Wiederherstellung ihrer Zuverlässigkeit ausgeschlossen werden, die wegen eines Verstoßes nach § 21 </w:t>
      </w:r>
      <w:r w:rsidRPr="00861C54">
        <w:rPr>
          <w:rFonts w:eastAsia="Arial"/>
          <w:color w:val="000000"/>
          <w:spacing w:val="3"/>
          <w:sz w:val="18"/>
          <w:szCs w:val="18"/>
        </w:rPr>
        <w:t>Absatz</w:t>
      </w:r>
      <w:r>
        <w:rPr>
          <w:rFonts w:eastAsia="Arial"/>
          <w:color w:val="000000"/>
          <w:spacing w:val="3"/>
          <w:sz w:val="18"/>
          <w:szCs w:val="18"/>
        </w:rPr>
        <w:t> </w:t>
      </w:r>
      <w:r w:rsidRPr="00861C54">
        <w:rPr>
          <w:rFonts w:eastAsia="Arial"/>
          <w:color w:val="000000"/>
          <w:spacing w:val="3"/>
          <w:sz w:val="18"/>
          <w:szCs w:val="18"/>
        </w:rPr>
        <w:t>1 Nummer</w:t>
      </w:r>
      <w:r>
        <w:rPr>
          <w:rFonts w:eastAsia="Arial"/>
          <w:color w:val="000000"/>
          <w:spacing w:val="3"/>
          <w:sz w:val="18"/>
          <w:szCs w:val="18"/>
        </w:rPr>
        <w:t> </w:t>
      </w:r>
      <w:r w:rsidRPr="00861C54">
        <w:rPr>
          <w:rFonts w:eastAsia="Arial"/>
          <w:color w:val="000000"/>
          <w:spacing w:val="3"/>
          <w:sz w:val="18"/>
          <w:szCs w:val="18"/>
        </w:rPr>
        <w:t>1 bis 8, 10 und 11 oder Absatz</w:t>
      </w:r>
      <w:r>
        <w:rPr>
          <w:rFonts w:eastAsia="Arial"/>
          <w:color w:val="000000"/>
          <w:spacing w:val="3"/>
          <w:sz w:val="18"/>
          <w:szCs w:val="18"/>
        </w:rPr>
        <w:t> </w:t>
      </w:r>
      <w:r w:rsidRPr="00861C54">
        <w:rPr>
          <w:rFonts w:eastAsia="Arial"/>
          <w:color w:val="000000"/>
          <w:spacing w:val="3"/>
          <w:sz w:val="18"/>
          <w:szCs w:val="18"/>
        </w:rPr>
        <w:t>2</w:t>
      </w:r>
      <w:r>
        <w:rPr>
          <w:rFonts w:eastAsia="Arial"/>
          <w:color w:val="000000"/>
          <w:spacing w:val="3"/>
          <w:sz w:val="18"/>
          <w:szCs w:val="18"/>
        </w:rPr>
        <w:t xml:space="preserve"> </w:t>
      </w:r>
      <w:r w:rsidRPr="004B62A3">
        <w:rPr>
          <w:rFonts w:eastAsia="Arial"/>
          <w:color w:val="000000"/>
          <w:spacing w:val="3"/>
          <w:sz w:val="18"/>
          <w:szCs w:val="18"/>
        </w:rPr>
        <w:t>MiLoG mit einer Geldbuße von wenigstens zweitausendfünfhundert Euro belegt worden sind.</w:t>
      </w:r>
    </w:p>
    <w:p w14:paraId="63D11FCF"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Die für die Verfolgung oder Ahndung der Ordnungswidrigkeiten nach § 21</w:t>
      </w:r>
      <w:r w:rsidRPr="00861C54">
        <w:rPr>
          <w:rFonts w:eastAsia="Arial"/>
          <w:color w:val="000000"/>
          <w:spacing w:val="3"/>
          <w:sz w:val="18"/>
          <w:szCs w:val="18"/>
        </w:rPr>
        <w:t xml:space="preserve"> Absatz</w:t>
      </w:r>
      <w:r>
        <w:rPr>
          <w:rFonts w:eastAsia="Arial"/>
          <w:color w:val="000000"/>
          <w:spacing w:val="3"/>
          <w:sz w:val="18"/>
          <w:szCs w:val="18"/>
        </w:rPr>
        <w:t> </w:t>
      </w:r>
      <w:r w:rsidRPr="00861C54">
        <w:rPr>
          <w:rFonts w:eastAsia="Arial"/>
          <w:color w:val="000000"/>
          <w:spacing w:val="3"/>
          <w:sz w:val="18"/>
          <w:szCs w:val="18"/>
        </w:rPr>
        <w:t>1 Nummer</w:t>
      </w:r>
      <w:r>
        <w:rPr>
          <w:rFonts w:eastAsia="Arial"/>
          <w:color w:val="000000"/>
          <w:spacing w:val="3"/>
          <w:sz w:val="18"/>
          <w:szCs w:val="18"/>
        </w:rPr>
        <w:t> </w:t>
      </w:r>
      <w:r w:rsidRPr="00861C54">
        <w:rPr>
          <w:rFonts w:eastAsia="Arial"/>
          <w:color w:val="000000"/>
          <w:spacing w:val="3"/>
          <w:sz w:val="18"/>
          <w:szCs w:val="18"/>
        </w:rPr>
        <w:t>1 bis 8, 10 und 11 oder Absatz</w:t>
      </w:r>
      <w:r>
        <w:rPr>
          <w:rFonts w:eastAsia="Arial"/>
          <w:color w:val="000000"/>
          <w:spacing w:val="3"/>
          <w:sz w:val="18"/>
          <w:szCs w:val="18"/>
        </w:rPr>
        <w:t> </w:t>
      </w:r>
      <w:r w:rsidRPr="00861C54">
        <w:rPr>
          <w:rFonts w:eastAsia="Arial"/>
          <w:color w:val="000000"/>
          <w:spacing w:val="3"/>
          <w:sz w:val="18"/>
          <w:szCs w:val="18"/>
        </w:rPr>
        <w:t>2</w:t>
      </w:r>
      <w:r w:rsidRPr="004B62A3">
        <w:rPr>
          <w:rFonts w:eastAsia="Arial"/>
          <w:color w:val="000000"/>
          <w:spacing w:val="3"/>
          <w:sz w:val="18"/>
          <w:szCs w:val="18"/>
        </w:rPr>
        <w:t xml:space="preserve"> MiLoG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68BE3B49"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 xml:space="preserve">Öffentliche Auftraggeber nach Absatz 2 fordern im Rahmen ihrer Tätigkeit beim Wettbewerbsregister Auskünfte über rechtskräftige Bußgeldentscheidungen wegen einer Ordnungswidrigkeit nach § 21 Absatz 1 </w:t>
      </w:r>
      <w:r w:rsidRPr="00861C54">
        <w:rPr>
          <w:rFonts w:eastAsia="Arial"/>
          <w:color w:val="000000"/>
          <w:spacing w:val="3"/>
          <w:sz w:val="18"/>
          <w:szCs w:val="18"/>
        </w:rPr>
        <w:t>Nummer</w:t>
      </w:r>
      <w:r>
        <w:rPr>
          <w:rFonts w:eastAsia="Arial"/>
          <w:color w:val="000000"/>
          <w:spacing w:val="3"/>
          <w:sz w:val="18"/>
          <w:szCs w:val="18"/>
        </w:rPr>
        <w:t> </w:t>
      </w:r>
      <w:r w:rsidRPr="00861C54">
        <w:rPr>
          <w:rFonts w:eastAsia="Arial"/>
          <w:color w:val="000000"/>
          <w:spacing w:val="3"/>
          <w:sz w:val="18"/>
          <w:szCs w:val="18"/>
        </w:rPr>
        <w:t>1 bis 8, 10 und 11</w:t>
      </w:r>
      <w:r>
        <w:rPr>
          <w:rFonts w:eastAsia="Arial"/>
          <w:color w:val="000000"/>
          <w:spacing w:val="3"/>
          <w:sz w:val="18"/>
          <w:szCs w:val="18"/>
        </w:rPr>
        <w:t xml:space="preserve"> </w:t>
      </w:r>
      <w:r w:rsidRPr="004B62A3">
        <w:rPr>
          <w:rFonts w:eastAsia="Arial"/>
          <w:color w:val="000000"/>
          <w:spacing w:val="3"/>
          <w:sz w:val="18"/>
          <w:szCs w:val="18"/>
        </w:rPr>
        <w:t xml:space="preserve">oder Absatz 2 </w:t>
      </w:r>
      <w:r>
        <w:rPr>
          <w:rFonts w:eastAsia="Arial"/>
          <w:color w:val="000000"/>
          <w:spacing w:val="3"/>
          <w:sz w:val="18"/>
          <w:szCs w:val="18"/>
        </w:rPr>
        <w:t>MiLoG</w:t>
      </w:r>
      <w:r w:rsidRPr="004B62A3">
        <w:rPr>
          <w:rFonts w:eastAsia="Arial"/>
          <w:color w:val="000000"/>
          <w:spacing w:val="3"/>
          <w:sz w:val="18"/>
          <w:szCs w:val="18"/>
        </w:rPr>
        <w:t xml:space="preserve">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64F55FB8"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Bei Aufträgen ab einer Höhe von 30.000 Euro fordert der öffentliche Auftraggeber nach Absatz 2 für die Bewerberin oder den Bewerber, die oder der den Zuschlag erhalten soll, vor der Zuschlagserteilung eine Auskunft aus dem Wettbewerbsregisters an.</w:t>
      </w:r>
    </w:p>
    <w:p w14:paraId="34660DE1" w14:textId="77777777" w:rsidR="0024059C" w:rsidRDefault="0024059C" w:rsidP="00F162A2">
      <w:pPr>
        <w:widowControl/>
        <w:numPr>
          <w:ilvl w:val="0"/>
          <w:numId w:val="10"/>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Vor der Entscheidung über den Ausschluss ist die Bewerberin oder der Bewerber zu hören.</w:t>
      </w:r>
    </w:p>
    <w:p w14:paraId="4A2F4A21" w14:textId="77777777" w:rsidR="0024059C" w:rsidRDefault="0024059C" w:rsidP="0024059C">
      <w:pPr>
        <w:spacing w:before="230" w:after="120" w:line="200" w:lineRule="atLeast"/>
        <w:ind w:left="560" w:right="896"/>
        <w:jc w:val="both"/>
        <w:textAlignment w:val="baseline"/>
        <w:rPr>
          <w:rFonts w:eastAsia="Arial"/>
          <w:color w:val="000000"/>
          <w:spacing w:val="3"/>
          <w:sz w:val="18"/>
          <w:szCs w:val="18"/>
        </w:rPr>
      </w:pPr>
    </w:p>
    <w:p w14:paraId="133BA237"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xml:space="preserve">§ 21 </w:t>
      </w:r>
      <w:proofErr w:type="spellStart"/>
      <w:r w:rsidRPr="004B62A3">
        <w:rPr>
          <w:rFonts w:eastAsia="Arial"/>
          <w:b/>
          <w:color w:val="000000"/>
          <w:spacing w:val="7"/>
          <w:sz w:val="18"/>
          <w:szCs w:val="18"/>
        </w:rPr>
        <w:t>SchwarzArbG</w:t>
      </w:r>
      <w:proofErr w:type="spellEnd"/>
    </w:p>
    <w:p w14:paraId="71CAE3BB"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öffentlichen Aufträgen</w:t>
      </w:r>
    </w:p>
    <w:p w14:paraId="0F8F6F47" w14:textId="77777777" w:rsidR="0024059C" w:rsidRPr="004B62A3" w:rsidRDefault="0024059C" w:rsidP="00F162A2">
      <w:pPr>
        <w:widowControl/>
        <w:numPr>
          <w:ilvl w:val="0"/>
          <w:numId w:val="15"/>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Von der Teilnahme an einem Wettbewerb um einen Liefer-, Bau- oder Dienstleistungsauftrag der in den §§ 99 und 100 des Gesetzes gegen Wettbewerbsbeschränkungen (GWB) genannten Auftraggeber sollen Bewerber bis zu einer Dauer von drei Jahren ausgeschlossen werden, die oder deren nach Satzung oder Gesetz Vertretungsberechtigte nach</w:t>
      </w:r>
    </w:p>
    <w:p w14:paraId="0CACB177"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 8 Abs. 1 Nr. 2, §§ 10 bis 11 </w:t>
      </w:r>
      <w:proofErr w:type="spellStart"/>
      <w:r w:rsidRPr="004B62A3">
        <w:rPr>
          <w:rFonts w:eastAsia="Arial"/>
          <w:color w:val="000000"/>
          <w:sz w:val="18"/>
          <w:szCs w:val="18"/>
        </w:rPr>
        <w:t>SchwarzArbG</w:t>
      </w:r>
      <w:proofErr w:type="spellEnd"/>
      <w:r w:rsidRPr="004B62A3">
        <w:rPr>
          <w:rFonts w:eastAsia="Arial"/>
          <w:color w:val="000000"/>
          <w:sz w:val="18"/>
          <w:szCs w:val="18"/>
        </w:rPr>
        <w:t>,</w:t>
      </w:r>
    </w:p>
    <w:p w14:paraId="5820DE52"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404 Abs. 1 oder 2 Nr. 3 des Dritten Buches Sozialgesetzbuch (SGB III),</w:t>
      </w:r>
    </w:p>
    <w:p w14:paraId="7FFDE38D"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15, 15a, 16 Abs. 1 Nr. 1, 1c, 1d, 1f oder 2 des Arbeitnehmerüberlassungsgesetzes (A</w:t>
      </w:r>
      <w:r>
        <w:rPr>
          <w:rFonts w:eastAsia="Arial"/>
          <w:color w:val="000000"/>
          <w:sz w:val="18"/>
          <w:szCs w:val="18"/>
        </w:rPr>
        <w:t>Ü</w:t>
      </w:r>
      <w:r w:rsidRPr="004B62A3">
        <w:rPr>
          <w:rFonts w:eastAsia="Arial"/>
          <w:color w:val="000000"/>
          <w:sz w:val="18"/>
          <w:szCs w:val="18"/>
        </w:rPr>
        <w:t>G) oder</w:t>
      </w:r>
    </w:p>
    <w:p w14:paraId="4A0F8A6A" w14:textId="77777777" w:rsidR="0024059C" w:rsidRPr="004B62A3" w:rsidRDefault="0024059C" w:rsidP="00F162A2">
      <w:pPr>
        <w:widowControl/>
        <w:numPr>
          <w:ilvl w:val="0"/>
          <w:numId w:val="14"/>
        </w:numPr>
        <w:tabs>
          <w:tab w:val="clear" w:pos="216"/>
        </w:tabs>
        <w:autoSpaceDE/>
        <w:autoSpaceDN/>
        <w:spacing w:before="9" w:after="12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266a Abs. 1 bis 4 des StGB</w:t>
      </w:r>
    </w:p>
    <w:p w14:paraId="513DD774" w14:textId="77777777" w:rsidR="0024059C" w:rsidRPr="004B62A3" w:rsidRDefault="0024059C" w:rsidP="0024059C">
      <w:pPr>
        <w:spacing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GWB und </w:t>
      </w:r>
      <w:r w:rsidRPr="004B62A3">
        <w:rPr>
          <w:rFonts w:eastAsia="Arial"/>
          <w:color w:val="000000"/>
          <w:spacing w:val="3"/>
          <w:sz w:val="18"/>
          <w:szCs w:val="18"/>
        </w:rPr>
        <w:lastRenderedPageBreak/>
        <w:t>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30.000 Euro vor Zuschlagserteilung eine Auskunft aus dem Wettbewerbsregister an. Der Bewerber ist vor der Entscheidung über den Ausschluss zu hören.</w:t>
      </w:r>
    </w:p>
    <w:p w14:paraId="4C7F59E7" w14:textId="77777777" w:rsidR="0024059C" w:rsidRPr="004B62A3" w:rsidRDefault="0024059C" w:rsidP="00F162A2">
      <w:pPr>
        <w:widowControl/>
        <w:numPr>
          <w:ilvl w:val="0"/>
          <w:numId w:val="15"/>
        </w:numPr>
        <w:autoSpaceDE/>
        <w:autoSpaceDN/>
        <w:spacing w:before="4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Eine Verfehlung nach Absatz 1 steht einer Verletzung von Pflichten nach § 241 Abs. 2 des Bürgerlichen Gesetzbuchs (BGB) gleich.</w:t>
      </w:r>
    </w:p>
    <w:p w14:paraId="4CA8C7D0" w14:textId="77777777" w:rsidR="0024059C" w:rsidRDefault="0024059C" w:rsidP="0024059C">
      <w:pPr>
        <w:spacing w:before="240" w:after="240" w:line="200" w:lineRule="atLeast"/>
        <w:jc w:val="both"/>
      </w:pPr>
    </w:p>
    <w:p w14:paraId="020648B0" w14:textId="77777777" w:rsidR="0024059C" w:rsidRPr="00AC0145" w:rsidRDefault="0024059C" w:rsidP="0024059C">
      <w:pPr>
        <w:spacing w:before="438" w:after="40" w:line="200" w:lineRule="atLeast"/>
        <w:ind w:left="74" w:right="896"/>
        <w:jc w:val="center"/>
        <w:textAlignment w:val="baseline"/>
        <w:rPr>
          <w:rFonts w:eastAsia="Arial"/>
          <w:b/>
          <w:color w:val="000000"/>
          <w:spacing w:val="7"/>
          <w:sz w:val="18"/>
          <w:szCs w:val="18"/>
        </w:rPr>
      </w:pPr>
      <w:r w:rsidRPr="00AC0145">
        <w:rPr>
          <w:rFonts w:eastAsia="Arial"/>
          <w:b/>
          <w:color w:val="000000"/>
          <w:spacing w:val="7"/>
          <w:sz w:val="18"/>
          <w:szCs w:val="18"/>
        </w:rPr>
        <w:t xml:space="preserve">§ 22 </w:t>
      </w:r>
      <w:proofErr w:type="spellStart"/>
      <w:r w:rsidRPr="00AC0145">
        <w:rPr>
          <w:rFonts w:eastAsia="Arial"/>
          <w:b/>
          <w:color w:val="000000"/>
          <w:spacing w:val="7"/>
          <w:sz w:val="18"/>
          <w:szCs w:val="18"/>
        </w:rPr>
        <w:t>LkSG</w:t>
      </w:r>
      <w:proofErr w:type="spellEnd"/>
    </w:p>
    <w:p w14:paraId="461F3E69" w14:textId="77777777" w:rsidR="0024059C" w:rsidRPr="00AC0145" w:rsidRDefault="0024059C" w:rsidP="0024059C">
      <w:pPr>
        <w:spacing w:before="7" w:after="40" w:line="200" w:lineRule="atLeast"/>
        <w:ind w:left="72" w:right="896"/>
        <w:jc w:val="center"/>
        <w:textAlignment w:val="baseline"/>
        <w:rPr>
          <w:rFonts w:eastAsia="Arial"/>
          <w:b/>
          <w:color w:val="000000"/>
          <w:spacing w:val="9"/>
          <w:sz w:val="18"/>
          <w:szCs w:val="18"/>
        </w:rPr>
      </w:pPr>
      <w:r w:rsidRPr="00AC0145">
        <w:rPr>
          <w:rFonts w:eastAsia="Arial"/>
          <w:b/>
          <w:color w:val="000000"/>
          <w:spacing w:val="9"/>
          <w:sz w:val="18"/>
          <w:szCs w:val="18"/>
        </w:rPr>
        <w:t>Ausschluss von der Vergabe öffentlicher Aufträge</w:t>
      </w:r>
    </w:p>
    <w:p w14:paraId="37AA1E03"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 xml:space="preserve">Von der Teilnahme an einem Verfahren über die Vergabe eines Liefer-, Bau- oder Dienstleistungsauftrags der in den §§ 99 und 100 des Gesetzes gegen Wettbewerbsbeschränkungen (GWB) genannten Auftraggeber sollen Unternehmen bis zur nachgewiesenen Selbstreinigung nach § 125 des Gesetzes gegen Wettbewerbsbeschränkungen ausgeschlossen werden, die wegen eines rechtskräftig festgestellten Verstoßes nach § 24 Absatz 1 </w:t>
      </w:r>
      <w:proofErr w:type="spellStart"/>
      <w:r w:rsidRPr="00AC0145">
        <w:rPr>
          <w:rFonts w:eastAsia="Arial"/>
          <w:color w:val="000000"/>
          <w:spacing w:val="3"/>
          <w:sz w:val="18"/>
          <w:szCs w:val="18"/>
        </w:rPr>
        <w:t>LkSG</w:t>
      </w:r>
      <w:proofErr w:type="spellEnd"/>
      <w:r w:rsidRPr="00AC0145">
        <w:rPr>
          <w:rFonts w:eastAsia="Arial"/>
          <w:color w:val="000000"/>
          <w:spacing w:val="3"/>
          <w:sz w:val="18"/>
          <w:szCs w:val="18"/>
        </w:rPr>
        <w:t xml:space="preserve"> mit einer Geldbuße nach Maßgabe von Absatz 2 belegt worden sind. Der Ausschluss nach Satz 1 darf nur innerhalb eines angemessenen Zeitraums von bis zu drei Jahren erfolgen.</w:t>
      </w:r>
    </w:p>
    <w:p w14:paraId="144E17BC"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Ein Ausschluss nach Absatz 1 setzt einen rechtskräftig festgestellten Verstoß mit einer Geldbuße von wenigstens einhundertfünfundsiebzigtausend Euro voraus. Abweichend von Satz 1 wird</w:t>
      </w:r>
    </w:p>
    <w:p w14:paraId="12F13515"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2 Satz 2 in Verbindung mit § 24 Absatz 2 Satz 1 Nummer 2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eine Million fünfhunderttausend Euro,</w:t>
      </w:r>
    </w:p>
    <w:p w14:paraId="4A8E196E"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2 Satz 2 in Verbindung mit § 24 Absatz 2 Satz 1 Nummer 1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zwei Millionen Euro und</w:t>
      </w:r>
    </w:p>
    <w:p w14:paraId="487270A5"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3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0,35 Prozent des durchschnittlichen Jahresumsatzes vorausgesetzt.</w:t>
      </w:r>
    </w:p>
    <w:p w14:paraId="6958420E"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Vor der Entscheidung über den Ausschluss ist der Bewerber zu hören.</w:t>
      </w:r>
    </w:p>
    <w:p w14:paraId="4BD799FE" w14:textId="77777777" w:rsidR="0024059C" w:rsidRDefault="0024059C" w:rsidP="0024059C">
      <w:pPr>
        <w:spacing w:before="230" w:after="120" w:line="200" w:lineRule="atLeast"/>
        <w:ind w:left="140" w:right="896"/>
        <w:jc w:val="both"/>
        <w:textAlignment w:val="baseline"/>
        <w:rPr>
          <w:rFonts w:eastAsia="Arial"/>
          <w:color w:val="000000"/>
          <w:spacing w:val="3"/>
          <w:sz w:val="18"/>
          <w:szCs w:val="18"/>
        </w:rPr>
      </w:pPr>
    </w:p>
    <w:p w14:paraId="68A87181" w14:textId="77777777" w:rsidR="009560DC" w:rsidRDefault="009560DC" w:rsidP="0024059C">
      <w:pPr>
        <w:spacing w:before="230" w:after="120" w:line="200" w:lineRule="atLeast"/>
        <w:ind w:left="140" w:right="896"/>
        <w:jc w:val="both"/>
        <w:textAlignment w:val="baseline"/>
        <w:rPr>
          <w:rFonts w:eastAsia="Arial"/>
          <w:color w:val="000000"/>
          <w:spacing w:val="3"/>
          <w:sz w:val="18"/>
          <w:szCs w:val="18"/>
        </w:rPr>
      </w:pPr>
    </w:p>
    <w:p w14:paraId="1853A0C6" w14:textId="77777777" w:rsidR="009560DC" w:rsidRDefault="009560DC" w:rsidP="0024059C">
      <w:pPr>
        <w:spacing w:before="230" w:after="120" w:line="200" w:lineRule="atLeast"/>
        <w:ind w:left="140" w:right="896"/>
        <w:jc w:val="both"/>
        <w:textAlignment w:val="baseline"/>
        <w:rPr>
          <w:rFonts w:eastAsia="Arial"/>
          <w:color w:val="000000"/>
          <w:spacing w:val="3"/>
          <w:sz w:val="18"/>
          <w:szCs w:val="18"/>
        </w:rPr>
      </w:pPr>
    </w:p>
    <w:p w14:paraId="293B833C" w14:textId="77777777" w:rsidR="0024059C" w:rsidRPr="00CE0AFD" w:rsidRDefault="0024059C" w:rsidP="0024059C">
      <w:pPr>
        <w:spacing w:before="230" w:after="120" w:line="200" w:lineRule="atLeast"/>
        <w:ind w:left="140" w:right="896"/>
        <w:jc w:val="center"/>
        <w:textAlignment w:val="baseline"/>
        <w:rPr>
          <w:rFonts w:eastAsia="Arial"/>
          <w:color w:val="000000"/>
          <w:spacing w:val="3"/>
          <w:sz w:val="18"/>
          <w:szCs w:val="18"/>
        </w:rPr>
      </w:pPr>
      <w:r>
        <w:rPr>
          <w:rFonts w:eastAsia="Arial"/>
          <w:color w:val="000000"/>
          <w:spacing w:val="3"/>
          <w:sz w:val="18"/>
          <w:szCs w:val="18"/>
        </w:rPr>
        <w:t>*************************************************************</w:t>
      </w:r>
      <w:bookmarkEnd w:id="0"/>
      <w:bookmarkEnd w:id="1"/>
      <w:bookmarkEnd w:id="2"/>
      <w:bookmarkEnd w:id="3"/>
      <w:bookmarkEnd w:id="4"/>
      <w:bookmarkEnd w:id="5"/>
      <w:bookmarkEnd w:id="6"/>
    </w:p>
    <w:sectPr w:rsidR="0024059C" w:rsidRPr="00CE0AFD" w:rsidSect="00DB2FA0">
      <w:headerReference w:type="even" r:id="rId12"/>
      <w:headerReference w:type="default" r:id="rId13"/>
      <w:footerReference w:type="even" r:id="rId14"/>
      <w:footerReference w:type="default" r:id="rId15"/>
      <w:headerReference w:type="first" r:id="rId16"/>
      <w:footerReference w:type="first" r:id="rId17"/>
      <w:pgSz w:w="11910" w:h="16840"/>
      <w:pgMar w:top="1418" w:right="1280" w:bottom="720" w:left="1280" w:header="0" w:footer="52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E363" w14:textId="77777777" w:rsidR="00181947" w:rsidRDefault="00181947" w:rsidP="005E4A1A">
      <w:r>
        <w:separator/>
      </w:r>
    </w:p>
  </w:endnote>
  <w:endnote w:type="continuationSeparator" w:id="0">
    <w:p w14:paraId="0E011198" w14:textId="77777777" w:rsidR="00181947" w:rsidRDefault="00181947" w:rsidP="005E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B661F" w14:textId="77777777" w:rsidR="00BB2C65" w:rsidRDefault="00BB2C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2FF6" w14:textId="77777777" w:rsidR="00534FCD" w:rsidRDefault="00534FCD" w:rsidP="00534FCD">
    <w:pPr>
      <w:tabs>
        <w:tab w:val="center" w:pos="4536"/>
        <w:tab w:val="right" w:pos="9072"/>
      </w:tabs>
      <w:jc w:val="center"/>
      <w:rPr>
        <w:sz w:val="18"/>
      </w:rPr>
    </w:pPr>
  </w:p>
  <w:p w14:paraId="0949304F" w14:textId="77777777" w:rsidR="00534FCD" w:rsidRDefault="00534FCD" w:rsidP="00534FCD">
    <w:pPr>
      <w:tabs>
        <w:tab w:val="center" w:pos="4536"/>
        <w:tab w:val="right" w:pos="9072"/>
      </w:tabs>
      <w:jc w:val="center"/>
      <w:rPr>
        <w:sz w:val="18"/>
      </w:rPr>
    </w:pPr>
  </w:p>
  <w:p w14:paraId="47834074" w14:textId="2DDCC39D" w:rsidR="00534FCD" w:rsidRPr="00216164" w:rsidRDefault="00534FCD" w:rsidP="00534FCD">
    <w:pPr>
      <w:tabs>
        <w:tab w:val="center" w:pos="4536"/>
        <w:tab w:val="right" w:pos="9072"/>
      </w:tabs>
      <w:jc w:val="center"/>
      <w:rPr>
        <w:sz w:val="18"/>
      </w:rPr>
    </w:pPr>
    <w:r w:rsidRPr="00216164">
      <w:rPr>
        <w:sz w:val="18"/>
      </w:rPr>
      <w:t xml:space="preserve">Seite </w:t>
    </w:r>
    <w:r w:rsidRPr="00216164">
      <w:rPr>
        <w:b/>
        <w:bCs/>
        <w:sz w:val="24"/>
        <w:szCs w:val="24"/>
      </w:rPr>
      <w:fldChar w:fldCharType="begin"/>
    </w:r>
    <w:r w:rsidRPr="00216164">
      <w:rPr>
        <w:b/>
        <w:bCs/>
        <w:sz w:val="18"/>
      </w:rPr>
      <w:instrText>PAGE</w:instrText>
    </w:r>
    <w:r w:rsidRPr="00216164">
      <w:rPr>
        <w:b/>
        <w:bCs/>
        <w:sz w:val="24"/>
        <w:szCs w:val="24"/>
      </w:rPr>
      <w:fldChar w:fldCharType="separate"/>
    </w:r>
    <w:r>
      <w:rPr>
        <w:b/>
        <w:bCs/>
        <w:sz w:val="24"/>
        <w:szCs w:val="24"/>
      </w:rPr>
      <w:t>1</w:t>
    </w:r>
    <w:r w:rsidRPr="00216164">
      <w:rPr>
        <w:b/>
        <w:bCs/>
        <w:sz w:val="24"/>
        <w:szCs w:val="24"/>
      </w:rPr>
      <w:fldChar w:fldCharType="end"/>
    </w:r>
    <w:r w:rsidRPr="00216164">
      <w:rPr>
        <w:sz w:val="18"/>
      </w:rPr>
      <w:t xml:space="preserve"> von </w:t>
    </w:r>
    <w:r w:rsidRPr="00216164">
      <w:rPr>
        <w:b/>
        <w:bCs/>
        <w:sz w:val="24"/>
        <w:szCs w:val="24"/>
      </w:rPr>
      <w:fldChar w:fldCharType="begin"/>
    </w:r>
    <w:r w:rsidRPr="00216164">
      <w:rPr>
        <w:b/>
        <w:bCs/>
        <w:sz w:val="18"/>
      </w:rPr>
      <w:instrText>NUMPAGES</w:instrText>
    </w:r>
    <w:r w:rsidRPr="00216164">
      <w:rPr>
        <w:b/>
        <w:bCs/>
        <w:sz w:val="24"/>
        <w:szCs w:val="24"/>
      </w:rPr>
      <w:fldChar w:fldCharType="separate"/>
    </w:r>
    <w:r>
      <w:rPr>
        <w:b/>
        <w:bCs/>
        <w:sz w:val="24"/>
        <w:szCs w:val="24"/>
      </w:rPr>
      <w:t>4</w:t>
    </w:r>
    <w:r w:rsidRPr="00216164">
      <w:rPr>
        <w:b/>
        <w:bCs/>
        <w:sz w:val="24"/>
        <w:szCs w:val="24"/>
      </w:rPr>
      <w:fldChar w:fldCharType="end"/>
    </w:r>
  </w:p>
  <w:p w14:paraId="2D03A42D" w14:textId="77777777" w:rsidR="0024059C" w:rsidRDefault="0024059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428E" w14:textId="77777777" w:rsidR="00BB2C65" w:rsidRDefault="00BB2C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0E784" w14:textId="77777777" w:rsidR="00181947" w:rsidRDefault="00181947" w:rsidP="005E4A1A">
      <w:r>
        <w:separator/>
      </w:r>
    </w:p>
  </w:footnote>
  <w:footnote w:type="continuationSeparator" w:id="0">
    <w:p w14:paraId="5D320912" w14:textId="77777777" w:rsidR="00181947" w:rsidRDefault="00181947" w:rsidP="005E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71A80" w14:textId="77777777" w:rsidR="00BB2C65" w:rsidRDefault="00BB2C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D687" w14:textId="015B5308" w:rsidR="00D80C20" w:rsidRPr="009261CE" w:rsidRDefault="00275E6D" w:rsidP="005E4A1A">
    <w:pPr>
      <w:pStyle w:val="Kopfzeile"/>
    </w:pPr>
    <w:r>
      <w:rPr>
        <w:noProof/>
        <w:lang w:eastAsia="de-DE" w:bidi="ar-SA"/>
      </w:rPr>
      <mc:AlternateContent>
        <mc:Choice Requires="wps">
          <w:drawing>
            <wp:anchor distT="0" distB="0" distL="114300" distR="114300" simplePos="0" relativeHeight="251686912" behindDoc="0" locked="0" layoutInCell="1" allowOverlap="1" wp14:anchorId="096DCEFD" wp14:editId="40CF00D8">
              <wp:simplePos x="0" y="0"/>
              <wp:positionH relativeFrom="column">
                <wp:posOffset>-7620</wp:posOffset>
              </wp:positionH>
              <wp:positionV relativeFrom="paragraph">
                <wp:posOffset>962025</wp:posOffset>
              </wp:positionV>
              <wp:extent cx="5910262" cy="0"/>
              <wp:effectExtent l="0" t="0" r="3365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262" cy="0"/>
                      </a:xfrm>
                      <a:prstGeom prst="line">
                        <a:avLst/>
                      </a:prstGeom>
                      <a:noFill/>
                      <a:ln w="9525">
                        <a:solidFill>
                          <a:srgbClr val="713F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EB124" id="Gerader Verbinder 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75.75pt" to="464.75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" strokecolor="#713f5d"/>
          </w:pict>
        </mc:Fallback>
      </mc:AlternateContent>
    </w:r>
    <w:r w:rsidRPr="00275E6D">
      <w:t xml:space="preserve">LEIBNIZ UNIVERSITÄT HANNOVER - Offenes Verfahren zur Beschaffung </w:t>
    </w:r>
    <w:r w:rsidR="004926AA">
      <w:t>„</w:t>
    </w:r>
    <w:r w:rsidR="00BB2C65" w:rsidRPr="00BB2C65">
      <w:t xml:space="preserve">Lieferung frei Verwendungsstelle inkl. Montage, Inbetriebnahme/Abnahme sowie Einweisung/Schulung eines T-AFP Legekopfes und eines </w:t>
    </w:r>
    <w:proofErr w:type="spellStart"/>
    <w:r w:rsidR="00BB2C65" w:rsidRPr="00BB2C65">
      <w:t>Werkstückpositionierers</w:t>
    </w:r>
    <w:proofErr w:type="spellEnd"/>
    <w:r w:rsidR="00BB2C65" w:rsidRPr="00BB2C65">
      <w:t xml:space="preserve"> sowie deren Integration in eine bestehende Fertigungszelle für laserbasiertes T-AFP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5C25" w14:textId="77777777" w:rsidR="00BB2C65" w:rsidRDefault="00BB2C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F29672"/>
    <w:lvl w:ilvl="0">
      <w:start w:val="1"/>
      <w:numFmt w:val="decimal"/>
      <w:pStyle w:val="Listennummer"/>
      <w:lvlText w:val="%1."/>
      <w:lvlJc w:val="left"/>
      <w:pPr>
        <w:tabs>
          <w:tab w:val="num" w:pos="360"/>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6CE4EDB"/>
    <w:multiLevelType w:val="hybridMultilevel"/>
    <w:tmpl w:val="66D80476"/>
    <w:lvl w:ilvl="0" w:tplc="03CACB28">
      <w:start w:val="1"/>
      <w:numFmt w:val="decimal"/>
      <w:lvlText w:val="(%1)"/>
      <w:lvlJc w:val="left"/>
      <w:pPr>
        <w:ind w:left="564" w:hanging="420"/>
      </w:pPr>
      <w:rPr>
        <w:rFonts w:hint="default"/>
      </w:rPr>
    </w:lvl>
    <w:lvl w:ilvl="1" w:tplc="04070019" w:tentative="1">
      <w:start w:val="1"/>
      <w:numFmt w:val="lowerLetter"/>
      <w:lvlText w:val="%2."/>
      <w:lvlJc w:val="left"/>
      <w:pPr>
        <w:ind w:left="1224" w:hanging="360"/>
      </w:pPr>
    </w:lvl>
    <w:lvl w:ilvl="2" w:tplc="0407001B" w:tentative="1">
      <w:start w:val="1"/>
      <w:numFmt w:val="lowerRoman"/>
      <w:lvlText w:val="%3."/>
      <w:lvlJc w:val="right"/>
      <w:pPr>
        <w:ind w:left="1944" w:hanging="180"/>
      </w:pPr>
    </w:lvl>
    <w:lvl w:ilvl="3" w:tplc="0407000F" w:tentative="1">
      <w:start w:val="1"/>
      <w:numFmt w:val="decimal"/>
      <w:lvlText w:val="%4."/>
      <w:lvlJc w:val="left"/>
      <w:pPr>
        <w:ind w:left="2664" w:hanging="360"/>
      </w:pPr>
    </w:lvl>
    <w:lvl w:ilvl="4" w:tplc="04070019" w:tentative="1">
      <w:start w:val="1"/>
      <w:numFmt w:val="lowerLetter"/>
      <w:lvlText w:val="%5."/>
      <w:lvlJc w:val="left"/>
      <w:pPr>
        <w:ind w:left="3384" w:hanging="360"/>
      </w:pPr>
    </w:lvl>
    <w:lvl w:ilvl="5" w:tplc="0407001B" w:tentative="1">
      <w:start w:val="1"/>
      <w:numFmt w:val="lowerRoman"/>
      <w:lvlText w:val="%6."/>
      <w:lvlJc w:val="right"/>
      <w:pPr>
        <w:ind w:left="4104" w:hanging="180"/>
      </w:pPr>
    </w:lvl>
    <w:lvl w:ilvl="6" w:tplc="0407000F" w:tentative="1">
      <w:start w:val="1"/>
      <w:numFmt w:val="decimal"/>
      <w:lvlText w:val="%7."/>
      <w:lvlJc w:val="left"/>
      <w:pPr>
        <w:ind w:left="4824" w:hanging="360"/>
      </w:pPr>
    </w:lvl>
    <w:lvl w:ilvl="7" w:tplc="04070019" w:tentative="1">
      <w:start w:val="1"/>
      <w:numFmt w:val="lowerLetter"/>
      <w:lvlText w:val="%8."/>
      <w:lvlJc w:val="left"/>
      <w:pPr>
        <w:ind w:left="5544" w:hanging="360"/>
      </w:pPr>
    </w:lvl>
    <w:lvl w:ilvl="8" w:tplc="0407001B" w:tentative="1">
      <w:start w:val="1"/>
      <w:numFmt w:val="lowerRoman"/>
      <w:lvlText w:val="%9."/>
      <w:lvlJc w:val="right"/>
      <w:pPr>
        <w:ind w:left="6264" w:hanging="180"/>
      </w:pPr>
    </w:lvl>
  </w:abstractNum>
  <w:abstractNum w:abstractNumId="2" w15:restartNumberingAfterBreak="0">
    <w:nsid w:val="0CEA0C4D"/>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3" w15:restartNumberingAfterBreak="0">
    <w:nsid w:val="12DE039A"/>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4" w15:restartNumberingAfterBreak="0">
    <w:nsid w:val="17C21359"/>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BF0A5B"/>
    <w:multiLevelType w:val="hybridMultilevel"/>
    <w:tmpl w:val="C27CABDA"/>
    <w:lvl w:ilvl="0" w:tplc="7F0C7816">
      <w:start w:val="1"/>
      <w:numFmt w:val="bullet"/>
      <w:pStyle w:val="Listenabsatz"/>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EE6312"/>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8027B7"/>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8" w15:restartNumberingAfterBreak="0">
    <w:nsid w:val="27145D55"/>
    <w:multiLevelType w:val="hybridMultilevel"/>
    <w:tmpl w:val="7B26051C"/>
    <w:lvl w:ilvl="0" w:tplc="159EC17E">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9" w15:restartNumberingAfterBreak="0">
    <w:nsid w:val="2CBD0577"/>
    <w:multiLevelType w:val="multilevel"/>
    <w:tmpl w:val="95C2C842"/>
    <w:lvl w:ilvl="0">
      <w:start w:val="1"/>
      <w:numFmt w:val="lowerLetter"/>
      <w:lvlText w:val="%1)"/>
      <w:lvlJc w:val="left"/>
      <w:pPr>
        <w:tabs>
          <w:tab w:val="left" w:pos="216"/>
        </w:tabs>
        <w:ind w:left="720"/>
      </w:pPr>
      <w:rPr>
        <w:rFonts w:ascii="Arial" w:eastAsia="Arial" w:hAnsi="Arial"/>
        <w:strike w:val="0"/>
        <w:color w:val="000000"/>
        <w:spacing w:val="1"/>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F7A51"/>
    <w:multiLevelType w:val="multilevel"/>
    <w:tmpl w:val="7A2C62F8"/>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264D86"/>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9D688C"/>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3" w15:restartNumberingAfterBreak="0">
    <w:nsid w:val="529D10EF"/>
    <w:multiLevelType w:val="hybridMultilevel"/>
    <w:tmpl w:val="B5867712"/>
    <w:lvl w:ilvl="0" w:tplc="4F586A2C">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14" w15:restartNumberingAfterBreak="0">
    <w:nsid w:val="54AC0972"/>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6F7A79"/>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6" w15:restartNumberingAfterBreak="0">
    <w:nsid w:val="76AE4124"/>
    <w:multiLevelType w:val="hybridMultilevel"/>
    <w:tmpl w:val="6C464CC8"/>
    <w:lvl w:ilvl="0" w:tplc="4030CE78">
      <w:start w:val="1"/>
      <w:numFmt w:val="decimal"/>
      <w:lvlText w:val="%1."/>
      <w:lvlJc w:val="left"/>
      <w:pPr>
        <w:ind w:left="434" w:hanging="360"/>
      </w:pPr>
      <w:rPr>
        <w:rFonts w:hint="default"/>
      </w:rPr>
    </w:lvl>
    <w:lvl w:ilvl="1" w:tplc="04070019" w:tentative="1">
      <w:start w:val="1"/>
      <w:numFmt w:val="lowerLetter"/>
      <w:lvlText w:val="%2."/>
      <w:lvlJc w:val="left"/>
      <w:pPr>
        <w:ind w:left="1154" w:hanging="360"/>
      </w:pPr>
    </w:lvl>
    <w:lvl w:ilvl="2" w:tplc="0407001B" w:tentative="1">
      <w:start w:val="1"/>
      <w:numFmt w:val="lowerRoman"/>
      <w:lvlText w:val="%3."/>
      <w:lvlJc w:val="right"/>
      <w:pPr>
        <w:ind w:left="1874" w:hanging="180"/>
      </w:pPr>
    </w:lvl>
    <w:lvl w:ilvl="3" w:tplc="0407000F" w:tentative="1">
      <w:start w:val="1"/>
      <w:numFmt w:val="decimal"/>
      <w:lvlText w:val="%4."/>
      <w:lvlJc w:val="left"/>
      <w:pPr>
        <w:ind w:left="2594" w:hanging="360"/>
      </w:pPr>
    </w:lvl>
    <w:lvl w:ilvl="4" w:tplc="04070019" w:tentative="1">
      <w:start w:val="1"/>
      <w:numFmt w:val="lowerLetter"/>
      <w:lvlText w:val="%5."/>
      <w:lvlJc w:val="left"/>
      <w:pPr>
        <w:ind w:left="3314" w:hanging="360"/>
      </w:pPr>
    </w:lvl>
    <w:lvl w:ilvl="5" w:tplc="0407001B" w:tentative="1">
      <w:start w:val="1"/>
      <w:numFmt w:val="lowerRoman"/>
      <w:lvlText w:val="%6."/>
      <w:lvlJc w:val="right"/>
      <w:pPr>
        <w:ind w:left="4034" w:hanging="180"/>
      </w:pPr>
    </w:lvl>
    <w:lvl w:ilvl="6" w:tplc="0407000F" w:tentative="1">
      <w:start w:val="1"/>
      <w:numFmt w:val="decimal"/>
      <w:lvlText w:val="%7."/>
      <w:lvlJc w:val="left"/>
      <w:pPr>
        <w:ind w:left="4754" w:hanging="360"/>
      </w:pPr>
    </w:lvl>
    <w:lvl w:ilvl="7" w:tplc="04070019" w:tentative="1">
      <w:start w:val="1"/>
      <w:numFmt w:val="lowerLetter"/>
      <w:lvlText w:val="%8."/>
      <w:lvlJc w:val="left"/>
      <w:pPr>
        <w:ind w:left="5474" w:hanging="360"/>
      </w:pPr>
    </w:lvl>
    <w:lvl w:ilvl="8" w:tplc="0407001B" w:tentative="1">
      <w:start w:val="1"/>
      <w:numFmt w:val="lowerRoman"/>
      <w:lvlText w:val="%9."/>
      <w:lvlJc w:val="right"/>
      <w:pPr>
        <w:ind w:left="6194" w:hanging="180"/>
      </w:pPr>
    </w:lvl>
  </w:abstractNum>
  <w:abstractNum w:abstractNumId="17" w15:restartNumberingAfterBreak="0">
    <w:nsid w:val="798D6E8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53150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35625954">
    <w:abstractNumId w:val="5"/>
  </w:num>
  <w:num w:numId="2" w16cid:durableId="394160241">
    <w:abstractNumId w:val="0"/>
  </w:num>
  <w:num w:numId="3" w16cid:durableId="1410887537">
    <w:abstractNumId w:val="14"/>
  </w:num>
  <w:num w:numId="4" w16cid:durableId="1678845450">
    <w:abstractNumId w:val="10"/>
  </w:num>
  <w:num w:numId="5" w16cid:durableId="1579438715">
    <w:abstractNumId w:val="9"/>
  </w:num>
  <w:num w:numId="6" w16cid:durableId="1282419954">
    <w:abstractNumId w:val="6"/>
  </w:num>
  <w:num w:numId="7" w16cid:durableId="1461529439">
    <w:abstractNumId w:val="1"/>
  </w:num>
  <w:num w:numId="8" w16cid:durableId="1937250818">
    <w:abstractNumId w:val="13"/>
  </w:num>
  <w:num w:numId="9" w16cid:durableId="1831291371">
    <w:abstractNumId w:val="8"/>
  </w:num>
  <w:num w:numId="10" w16cid:durableId="17433526">
    <w:abstractNumId w:val="3"/>
  </w:num>
  <w:num w:numId="11" w16cid:durableId="806817443">
    <w:abstractNumId w:val="15"/>
  </w:num>
  <w:num w:numId="12" w16cid:durableId="2066563884">
    <w:abstractNumId w:val="2"/>
  </w:num>
  <w:num w:numId="13" w16cid:durableId="1030375623">
    <w:abstractNumId w:val="17"/>
  </w:num>
  <w:num w:numId="14" w16cid:durableId="768618710">
    <w:abstractNumId w:val="4"/>
  </w:num>
  <w:num w:numId="15" w16cid:durableId="1701053517">
    <w:abstractNumId w:val="12"/>
  </w:num>
  <w:num w:numId="16" w16cid:durableId="409431734">
    <w:abstractNumId w:val="16"/>
  </w:num>
  <w:num w:numId="17" w16cid:durableId="1470515387">
    <w:abstractNumId w:val="7"/>
  </w:num>
  <w:num w:numId="18" w16cid:durableId="1085344680">
    <w:abstractNumId w:val="18"/>
  </w:num>
  <w:num w:numId="19" w16cid:durableId="91300704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edit="forms" w:enforcement="0"/>
  <w:defaultTabStop w:val="720"/>
  <w:autoHyphenation/>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6302476"/>
    <w:docVar w:name="Version" w:val="1"/>
  </w:docVars>
  <w:rsids>
    <w:rsidRoot w:val="00FC7BB3"/>
    <w:rsid w:val="00000722"/>
    <w:rsid w:val="00001D12"/>
    <w:rsid w:val="00004500"/>
    <w:rsid w:val="00006EEC"/>
    <w:rsid w:val="0001071F"/>
    <w:rsid w:val="00010BCC"/>
    <w:rsid w:val="000118B3"/>
    <w:rsid w:val="0001782D"/>
    <w:rsid w:val="00022290"/>
    <w:rsid w:val="00024B87"/>
    <w:rsid w:val="0002727E"/>
    <w:rsid w:val="00030997"/>
    <w:rsid w:val="00033C37"/>
    <w:rsid w:val="00033CF8"/>
    <w:rsid w:val="00033FD4"/>
    <w:rsid w:val="000347F9"/>
    <w:rsid w:val="000356A5"/>
    <w:rsid w:val="00035AC1"/>
    <w:rsid w:val="00036CA7"/>
    <w:rsid w:val="0003704B"/>
    <w:rsid w:val="00041EF5"/>
    <w:rsid w:val="000422B2"/>
    <w:rsid w:val="00043239"/>
    <w:rsid w:val="0004323A"/>
    <w:rsid w:val="000458E5"/>
    <w:rsid w:val="000467FE"/>
    <w:rsid w:val="00047A60"/>
    <w:rsid w:val="00051287"/>
    <w:rsid w:val="000513E2"/>
    <w:rsid w:val="00060903"/>
    <w:rsid w:val="000671EE"/>
    <w:rsid w:val="00071497"/>
    <w:rsid w:val="00071E32"/>
    <w:rsid w:val="000721B9"/>
    <w:rsid w:val="00074194"/>
    <w:rsid w:val="00074C45"/>
    <w:rsid w:val="00075C70"/>
    <w:rsid w:val="000827A0"/>
    <w:rsid w:val="00086571"/>
    <w:rsid w:val="00086BC1"/>
    <w:rsid w:val="00097F34"/>
    <w:rsid w:val="000A024B"/>
    <w:rsid w:val="000A0337"/>
    <w:rsid w:val="000A3B5C"/>
    <w:rsid w:val="000A41DF"/>
    <w:rsid w:val="000A5BB9"/>
    <w:rsid w:val="000A5F8E"/>
    <w:rsid w:val="000A6F99"/>
    <w:rsid w:val="000B04F2"/>
    <w:rsid w:val="000B0CA2"/>
    <w:rsid w:val="000B1A0A"/>
    <w:rsid w:val="000B24DB"/>
    <w:rsid w:val="000B29E1"/>
    <w:rsid w:val="000B37D6"/>
    <w:rsid w:val="000B6625"/>
    <w:rsid w:val="000C0EF6"/>
    <w:rsid w:val="000C2A1A"/>
    <w:rsid w:val="000D4F36"/>
    <w:rsid w:val="000E07CF"/>
    <w:rsid w:val="000E1476"/>
    <w:rsid w:val="000E3596"/>
    <w:rsid w:val="000E4DD8"/>
    <w:rsid w:val="000E6206"/>
    <w:rsid w:val="000E7083"/>
    <w:rsid w:val="000F06B0"/>
    <w:rsid w:val="000F2283"/>
    <w:rsid w:val="000F36B0"/>
    <w:rsid w:val="000F468E"/>
    <w:rsid w:val="000F5037"/>
    <w:rsid w:val="000F6F44"/>
    <w:rsid w:val="000F743F"/>
    <w:rsid w:val="00100729"/>
    <w:rsid w:val="001021A7"/>
    <w:rsid w:val="001024E2"/>
    <w:rsid w:val="00104774"/>
    <w:rsid w:val="00104F82"/>
    <w:rsid w:val="0010665F"/>
    <w:rsid w:val="0010753D"/>
    <w:rsid w:val="00107641"/>
    <w:rsid w:val="001077BA"/>
    <w:rsid w:val="001118DC"/>
    <w:rsid w:val="001241CF"/>
    <w:rsid w:val="0012433D"/>
    <w:rsid w:val="00124341"/>
    <w:rsid w:val="00124897"/>
    <w:rsid w:val="00124A38"/>
    <w:rsid w:val="00125A24"/>
    <w:rsid w:val="00126507"/>
    <w:rsid w:val="00126BF5"/>
    <w:rsid w:val="001312F0"/>
    <w:rsid w:val="001313FF"/>
    <w:rsid w:val="00132524"/>
    <w:rsid w:val="00136099"/>
    <w:rsid w:val="001447F3"/>
    <w:rsid w:val="00144FAF"/>
    <w:rsid w:val="00147FA0"/>
    <w:rsid w:val="00151700"/>
    <w:rsid w:val="0015649A"/>
    <w:rsid w:val="00156F08"/>
    <w:rsid w:val="0016072B"/>
    <w:rsid w:val="0016300B"/>
    <w:rsid w:val="00165A48"/>
    <w:rsid w:val="00167E51"/>
    <w:rsid w:val="00167FEF"/>
    <w:rsid w:val="00171899"/>
    <w:rsid w:val="00171FCC"/>
    <w:rsid w:val="0017254F"/>
    <w:rsid w:val="00175EAD"/>
    <w:rsid w:val="00176597"/>
    <w:rsid w:val="00176654"/>
    <w:rsid w:val="00181947"/>
    <w:rsid w:val="00182CD6"/>
    <w:rsid w:val="00194860"/>
    <w:rsid w:val="00194943"/>
    <w:rsid w:val="00194DA5"/>
    <w:rsid w:val="00196893"/>
    <w:rsid w:val="001A01FC"/>
    <w:rsid w:val="001A28C5"/>
    <w:rsid w:val="001A2D32"/>
    <w:rsid w:val="001A306C"/>
    <w:rsid w:val="001A3656"/>
    <w:rsid w:val="001A59A1"/>
    <w:rsid w:val="001A6FF4"/>
    <w:rsid w:val="001B0965"/>
    <w:rsid w:val="001B0B1B"/>
    <w:rsid w:val="001B1140"/>
    <w:rsid w:val="001B4205"/>
    <w:rsid w:val="001B7015"/>
    <w:rsid w:val="001C0DC3"/>
    <w:rsid w:val="001C60C8"/>
    <w:rsid w:val="001D1203"/>
    <w:rsid w:val="001E134A"/>
    <w:rsid w:val="001E26F4"/>
    <w:rsid w:val="001E4711"/>
    <w:rsid w:val="001E61F1"/>
    <w:rsid w:val="001E7598"/>
    <w:rsid w:val="001E7F62"/>
    <w:rsid w:val="001F3897"/>
    <w:rsid w:val="001F3F21"/>
    <w:rsid w:val="001F50DA"/>
    <w:rsid w:val="001F6178"/>
    <w:rsid w:val="002004D9"/>
    <w:rsid w:val="00200607"/>
    <w:rsid w:val="00202AB3"/>
    <w:rsid w:val="00206A31"/>
    <w:rsid w:val="002115F5"/>
    <w:rsid w:val="0021394C"/>
    <w:rsid w:val="0021431F"/>
    <w:rsid w:val="00215722"/>
    <w:rsid w:val="002163DA"/>
    <w:rsid w:val="002221BF"/>
    <w:rsid w:val="0022290F"/>
    <w:rsid w:val="00223791"/>
    <w:rsid w:val="002247FA"/>
    <w:rsid w:val="00224CA0"/>
    <w:rsid w:val="00231BBD"/>
    <w:rsid w:val="00233B2B"/>
    <w:rsid w:val="00234F71"/>
    <w:rsid w:val="0023510F"/>
    <w:rsid w:val="0023608C"/>
    <w:rsid w:val="00236576"/>
    <w:rsid w:val="0023666E"/>
    <w:rsid w:val="0024059C"/>
    <w:rsid w:val="002429D8"/>
    <w:rsid w:val="00243807"/>
    <w:rsid w:val="002447BE"/>
    <w:rsid w:val="00244A71"/>
    <w:rsid w:val="00244C13"/>
    <w:rsid w:val="0024535E"/>
    <w:rsid w:val="002473A2"/>
    <w:rsid w:val="00251E5B"/>
    <w:rsid w:val="002568B0"/>
    <w:rsid w:val="00257A40"/>
    <w:rsid w:val="00261690"/>
    <w:rsid w:val="0026181D"/>
    <w:rsid w:val="00263A23"/>
    <w:rsid w:val="00263EAC"/>
    <w:rsid w:val="00265361"/>
    <w:rsid w:val="00265520"/>
    <w:rsid w:val="00266115"/>
    <w:rsid w:val="00266D15"/>
    <w:rsid w:val="00270237"/>
    <w:rsid w:val="0027048F"/>
    <w:rsid w:val="00270975"/>
    <w:rsid w:val="00272D6B"/>
    <w:rsid w:val="00272EB9"/>
    <w:rsid w:val="00275091"/>
    <w:rsid w:val="00275E6D"/>
    <w:rsid w:val="0027677C"/>
    <w:rsid w:val="00277F61"/>
    <w:rsid w:val="00280179"/>
    <w:rsid w:val="00284E1A"/>
    <w:rsid w:val="00286154"/>
    <w:rsid w:val="00287BE7"/>
    <w:rsid w:val="00287C07"/>
    <w:rsid w:val="00292262"/>
    <w:rsid w:val="002923DE"/>
    <w:rsid w:val="0029310A"/>
    <w:rsid w:val="00294662"/>
    <w:rsid w:val="002A3D8B"/>
    <w:rsid w:val="002A608D"/>
    <w:rsid w:val="002A6313"/>
    <w:rsid w:val="002B383F"/>
    <w:rsid w:val="002B3B45"/>
    <w:rsid w:val="002B4C89"/>
    <w:rsid w:val="002B5115"/>
    <w:rsid w:val="002B6030"/>
    <w:rsid w:val="002B6D78"/>
    <w:rsid w:val="002B6F5E"/>
    <w:rsid w:val="002C04ED"/>
    <w:rsid w:val="002C1167"/>
    <w:rsid w:val="002C65F6"/>
    <w:rsid w:val="002D09FF"/>
    <w:rsid w:val="002D39E1"/>
    <w:rsid w:val="002D57FA"/>
    <w:rsid w:val="002D5E13"/>
    <w:rsid w:val="002D6942"/>
    <w:rsid w:val="002D6A08"/>
    <w:rsid w:val="002E0EDE"/>
    <w:rsid w:val="002E4718"/>
    <w:rsid w:val="002E53C1"/>
    <w:rsid w:val="002E69BB"/>
    <w:rsid w:val="002E7735"/>
    <w:rsid w:val="002F009C"/>
    <w:rsid w:val="002F23A4"/>
    <w:rsid w:val="002F78E2"/>
    <w:rsid w:val="003013C0"/>
    <w:rsid w:val="00303187"/>
    <w:rsid w:val="00304237"/>
    <w:rsid w:val="00305234"/>
    <w:rsid w:val="003070A2"/>
    <w:rsid w:val="00312EE3"/>
    <w:rsid w:val="003134BE"/>
    <w:rsid w:val="003204D6"/>
    <w:rsid w:val="00323219"/>
    <w:rsid w:val="003259B7"/>
    <w:rsid w:val="003278E5"/>
    <w:rsid w:val="00331BD7"/>
    <w:rsid w:val="0033673F"/>
    <w:rsid w:val="00341B03"/>
    <w:rsid w:val="00341BDB"/>
    <w:rsid w:val="00342506"/>
    <w:rsid w:val="0034374B"/>
    <w:rsid w:val="00343C28"/>
    <w:rsid w:val="00344E8F"/>
    <w:rsid w:val="0034749D"/>
    <w:rsid w:val="0034797D"/>
    <w:rsid w:val="00347A55"/>
    <w:rsid w:val="00347F40"/>
    <w:rsid w:val="003556FE"/>
    <w:rsid w:val="0036027F"/>
    <w:rsid w:val="00360C04"/>
    <w:rsid w:val="003611EE"/>
    <w:rsid w:val="0036366C"/>
    <w:rsid w:val="00364951"/>
    <w:rsid w:val="00365363"/>
    <w:rsid w:val="00365F6B"/>
    <w:rsid w:val="003665C5"/>
    <w:rsid w:val="003720F7"/>
    <w:rsid w:val="003730AB"/>
    <w:rsid w:val="003748E6"/>
    <w:rsid w:val="00376C01"/>
    <w:rsid w:val="00377590"/>
    <w:rsid w:val="003825BD"/>
    <w:rsid w:val="00382A2C"/>
    <w:rsid w:val="00390C99"/>
    <w:rsid w:val="00392072"/>
    <w:rsid w:val="00393D67"/>
    <w:rsid w:val="00395880"/>
    <w:rsid w:val="00396463"/>
    <w:rsid w:val="00396E83"/>
    <w:rsid w:val="00397935"/>
    <w:rsid w:val="003A09AF"/>
    <w:rsid w:val="003A13EA"/>
    <w:rsid w:val="003A2CB8"/>
    <w:rsid w:val="003A578E"/>
    <w:rsid w:val="003A5802"/>
    <w:rsid w:val="003B1AE8"/>
    <w:rsid w:val="003B3CC6"/>
    <w:rsid w:val="003B589E"/>
    <w:rsid w:val="003C04FB"/>
    <w:rsid w:val="003C0688"/>
    <w:rsid w:val="003C32F0"/>
    <w:rsid w:val="003C3E18"/>
    <w:rsid w:val="003C4E52"/>
    <w:rsid w:val="003C6A1F"/>
    <w:rsid w:val="003D27C3"/>
    <w:rsid w:val="003D7AAF"/>
    <w:rsid w:val="003E133B"/>
    <w:rsid w:val="003E35F2"/>
    <w:rsid w:val="003E3ADC"/>
    <w:rsid w:val="003E6C4A"/>
    <w:rsid w:val="003F7203"/>
    <w:rsid w:val="00400F72"/>
    <w:rsid w:val="00406429"/>
    <w:rsid w:val="004066A1"/>
    <w:rsid w:val="004079DB"/>
    <w:rsid w:val="00410055"/>
    <w:rsid w:val="004141A8"/>
    <w:rsid w:val="00415598"/>
    <w:rsid w:val="00417A86"/>
    <w:rsid w:val="004202BB"/>
    <w:rsid w:val="00421043"/>
    <w:rsid w:val="004217EA"/>
    <w:rsid w:val="00425CD9"/>
    <w:rsid w:val="00431678"/>
    <w:rsid w:val="00437F48"/>
    <w:rsid w:val="004419A2"/>
    <w:rsid w:val="00442C08"/>
    <w:rsid w:val="004443EB"/>
    <w:rsid w:val="0044473B"/>
    <w:rsid w:val="00445AC4"/>
    <w:rsid w:val="00446774"/>
    <w:rsid w:val="00447057"/>
    <w:rsid w:val="004514B5"/>
    <w:rsid w:val="00460649"/>
    <w:rsid w:val="004614B2"/>
    <w:rsid w:val="00462EB9"/>
    <w:rsid w:val="00464A14"/>
    <w:rsid w:val="00465562"/>
    <w:rsid w:val="00474D57"/>
    <w:rsid w:val="00476D54"/>
    <w:rsid w:val="00476EB1"/>
    <w:rsid w:val="00485BC1"/>
    <w:rsid w:val="00486FD7"/>
    <w:rsid w:val="004926AA"/>
    <w:rsid w:val="0049357B"/>
    <w:rsid w:val="00493C6E"/>
    <w:rsid w:val="0049461A"/>
    <w:rsid w:val="0049490B"/>
    <w:rsid w:val="00495AA6"/>
    <w:rsid w:val="00496470"/>
    <w:rsid w:val="004965DC"/>
    <w:rsid w:val="004A65DD"/>
    <w:rsid w:val="004A75E3"/>
    <w:rsid w:val="004A7F17"/>
    <w:rsid w:val="004B377B"/>
    <w:rsid w:val="004B4944"/>
    <w:rsid w:val="004B4A4B"/>
    <w:rsid w:val="004B5A3F"/>
    <w:rsid w:val="004C1F45"/>
    <w:rsid w:val="004C21D3"/>
    <w:rsid w:val="004C359A"/>
    <w:rsid w:val="004C4446"/>
    <w:rsid w:val="004D0654"/>
    <w:rsid w:val="004D1B4A"/>
    <w:rsid w:val="004D2973"/>
    <w:rsid w:val="004D303B"/>
    <w:rsid w:val="004D4EFF"/>
    <w:rsid w:val="004E3673"/>
    <w:rsid w:val="004E3C90"/>
    <w:rsid w:val="004F011C"/>
    <w:rsid w:val="004F1196"/>
    <w:rsid w:val="004F1888"/>
    <w:rsid w:val="004F36BB"/>
    <w:rsid w:val="004F4364"/>
    <w:rsid w:val="004F4CCE"/>
    <w:rsid w:val="004F70DF"/>
    <w:rsid w:val="00503817"/>
    <w:rsid w:val="00504DB7"/>
    <w:rsid w:val="005074BA"/>
    <w:rsid w:val="00515BE5"/>
    <w:rsid w:val="00516F3F"/>
    <w:rsid w:val="0051789A"/>
    <w:rsid w:val="0051798B"/>
    <w:rsid w:val="005218BF"/>
    <w:rsid w:val="00521C16"/>
    <w:rsid w:val="00531D24"/>
    <w:rsid w:val="0053215E"/>
    <w:rsid w:val="00533049"/>
    <w:rsid w:val="0053391B"/>
    <w:rsid w:val="00534CC6"/>
    <w:rsid w:val="00534FCD"/>
    <w:rsid w:val="00541DFA"/>
    <w:rsid w:val="0054315F"/>
    <w:rsid w:val="00546DF3"/>
    <w:rsid w:val="00550228"/>
    <w:rsid w:val="00554000"/>
    <w:rsid w:val="00554786"/>
    <w:rsid w:val="005563B8"/>
    <w:rsid w:val="0055718C"/>
    <w:rsid w:val="00560583"/>
    <w:rsid w:val="00567889"/>
    <w:rsid w:val="00576578"/>
    <w:rsid w:val="005766A5"/>
    <w:rsid w:val="00576FF5"/>
    <w:rsid w:val="00583B30"/>
    <w:rsid w:val="005869EE"/>
    <w:rsid w:val="0058781C"/>
    <w:rsid w:val="00590B7F"/>
    <w:rsid w:val="00591916"/>
    <w:rsid w:val="00593053"/>
    <w:rsid w:val="0059466E"/>
    <w:rsid w:val="005A60F0"/>
    <w:rsid w:val="005A72FE"/>
    <w:rsid w:val="005B0212"/>
    <w:rsid w:val="005B266A"/>
    <w:rsid w:val="005B4E89"/>
    <w:rsid w:val="005B5030"/>
    <w:rsid w:val="005B6FDE"/>
    <w:rsid w:val="005B7A46"/>
    <w:rsid w:val="005B7D81"/>
    <w:rsid w:val="005C0BD4"/>
    <w:rsid w:val="005C259E"/>
    <w:rsid w:val="005C2DFB"/>
    <w:rsid w:val="005D677A"/>
    <w:rsid w:val="005D6C64"/>
    <w:rsid w:val="005E03D8"/>
    <w:rsid w:val="005E056B"/>
    <w:rsid w:val="005E2BE3"/>
    <w:rsid w:val="005E47EA"/>
    <w:rsid w:val="005E4A1A"/>
    <w:rsid w:val="005E5874"/>
    <w:rsid w:val="005F029A"/>
    <w:rsid w:val="005F1315"/>
    <w:rsid w:val="005F2B6D"/>
    <w:rsid w:val="005F2E32"/>
    <w:rsid w:val="005F3056"/>
    <w:rsid w:val="005F33F3"/>
    <w:rsid w:val="005F6D2A"/>
    <w:rsid w:val="006009E7"/>
    <w:rsid w:val="00604955"/>
    <w:rsid w:val="0060586E"/>
    <w:rsid w:val="006058B9"/>
    <w:rsid w:val="00607BAD"/>
    <w:rsid w:val="00612B2D"/>
    <w:rsid w:val="00615011"/>
    <w:rsid w:val="00616A58"/>
    <w:rsid w:val="00622D8D"/>
    <w:rsid w:val="006234D5"/>
    <w:rsid w:val="006331C0"/>
    <w:rsid w:val="00634EBD"/>
    <w:rsid w:val="00635774"/>
    <w:rsid w:val="006363BE"/>
    <w:rsid w:val="00637441"/>
    <w:rsid w:val="006402A0"/>
    <w:rsid w:val="00640774"/>
    <w:rsid w:val="00640850"/>
    <w:rsid w:val="006424A5"/>
    <w:rsid w:val="006425A9"/>
    <w:rsid w:val="0064336E"/>
    <w:rsid w:val="00643BDE"/>
    <w:rsid w:val="0064521D"/>
    <w:rsid w:val="00645409"/>
    <w:rsid w:val="006454E4"/>
    <w:rsid w:val="0064729F"/>
    <w:rsid w:val="006511EF"/>
    <w:rsid w:val="00651671"/>
    <w:rsid w:val="0065421A"/>
    <w:rsid w:val="006572AD"/>
    <w:rsid w:val="006572E7"/>
    <w:rsid w:val="0065768F"/>
    <w:rsid w:val="00657E4D"/>
    <w:rsid w:val="00664E84"/>
    <w:rsid w:val="0066502A"/>
    <w:rsid w:val="00665229"/>
    <w:rsid w:val="00667307"/>
    <w:rsid w:val="006705DC"/>
    <w:rsid w:val="0067167A"/>
    <w:rsid w:val="006723E5"/>
    <w:rsid w:val="00672BF9"/>
    <w:rsid w:val="006768B5"/>
    <w:rsid w:val="006770E7"/>
    <w:rsid w:val="006778B6"/>
    <w:rsid w:val="00684EA3"/>
    <w:rsid w:val="00685D18"/>
    <w:rsid w:val="00690522"/>
    <w:rsid w:val="00694BDA"/>
    <w:rsid w:val="00694CD2"/>
    <w:rsid w:val="00695133"/>
    <w:rsid w:val="006963E3"/>
    <w:rsid w:val="0069723C"/>
    <w:rsid w:val="00697EA5"/>
    <w:rsid w:val="006A044E"/>
    <w:rsid w:val="006A1CF1"/>
    <w:rsid w:val="006A2019"/>
    <w:rsid w:val="006A33F0"/>
    <w:rsid w:val="006A422B"/>
    <w:rsid w:val="006A49D6"/>
    <w:rsid w:val="006A5251"/>
    <w:rsid w:val="006C133D"/>
    <w:rsid w:val="006C5559"/>
    <w:rsid w:val="006C6B57"/>
    <w:rsid w:val="006C763B"/>
    <w:rsid w:val="006C76D8"/>
    <w:rsid w:val="006D460D"/>
    <w:rsid w:val="006D5767"/>
    <w:rsid w:val="006D72BE"/>
    <w:rsid w:val="006D7D41"/>
    <w:rsid w:val="006E5008"/>
    <w:rsid w:val="006E54C2"/>
    <w:rsid w:val="006E57CF"/>
    <w:rsid w:val="006E5F59"/>
    <w:rsid w:val="006E6430"/>
    <w:rsid w:val="006E6A90"/>
    <w:rsid w:val="006E7163"/>
    <w:rsid w:val="006E7AE5"/>
    <w:rsid w:val="006F13D9"/>
    <w:rsid w:val="006F22CA"/>
    <w:rsid w:val="006F332F"/>
    <w:rsid w:val="006F44AA"/>
    <w:rsid w:val="006F4767"/>
    <w:rsid w:val="006F4843"/>
    <w:rsid w:val="00701BE5"/>
    <w:rsid w:val="00703E41"/>
    <w:rsid w:val="00704EE0"/>
    <w:rsid w:val="00705876"/>
    <w:rsid w:val="00711891"/>
    <w:rsid w:val="00712B1D"/>
    <w:rsid w:val="00715D0F"/>
    <w:rsid w:val="00717DBA"/>
    <w:rsid w:val="00717FEF"/>
    <w:rsid w:val="00720B45"/>
    <w:rsid w:val="00722151"/>
    <w:rsid w:val="007238E0"/>
    <w:rsid w:val="00725772"/>
    <w:rsid w:val="0072794C"/>
    <w:rsid w:val="00732E46"/>
    <w:rsid w:val="0073350A"/>
    <w:rsid w:val="007353C7"/>
    <w:rsid w:val="00736A46"/>
    <w:rsid w:val="00737DFB"/>
    <w:rsid w:val="00745374"/>
    <w:rsid w:val="0074603D"/>
    <w:rsid w:val="0075115E"/>
    <w:rsid w:val="00754E3D"/>
    <w:rsid w:val="00755C4C"/>
    <w:rsid w:val="00755E60"/>
    <w:rsid w:val="00756D72"/>
    <w:rsid w:val="00764A90"/>
    <w:rsid w:val="00765508"/>
    <w:rsid w:val="00765DE7"/>
    <w:rsid w:val="0077329B"/>
    <w:rsid w:val="007734E4"/>
    <w:rsid w:val="007744DC"/>
    <w:rsid w:val="00776C6B"/>
    <w:rsid w:val="00784BFA"/>
    <w:rsid w:val="0078605E"/>
    <w:rsid w:val="007900BB"/>
    <w:rsid w:val="00790F74"/>
    <w:rsid w:val="00793569"/>
    <w:rsid w:val="007940DF"/>
    <w:rsid w:val="007A5883"/>
    <w:rsid w:val="007B2859"/>
    <w:rsid w:val="007C5976"/>
    <w:rsid w:val="007C5BEB"/>
    <w:rsid w:val="007D2709"/>
    <w:rsid w:val="007D3181"/>
    <w:rsid w:val="007D4E5B"/>
    <w:rsid w:val="007D55D0"/>
    <w:rsid w:val="007D7842"/>
    <w:rsid w:val="007E0797"/>
    <w:rsid w:val="007E3EB0"/>
    <w:rsid w:val="007E3EE0"/>
    <w:rsid w:val="007E4436"/>
    <w:rsid w:val="007E70D1"/>
    <w:rsid w:val="007E71ED"/>
    <w:rsid w:val="007F03BD"/>
    <w:rsid w:val="007F0682"/>
    <w:rsid w:val="007F1D2A"/>
    <w:rsid w:val="007F2F6E"/>
    <w:rsid w:val="007F34A8"/>
    <w:rsid w:val="008043DB"/>
    <w:rsid w:val="008171D2"/>
    <w:rsid w:val="00817903"/>
    <w:rsid w:val="00821B9B"/>
    <w:rsid w:val="00824686"/>
    <w:rsid w:val="00825CDA"/>
    <w:rsid w:val="00826D2D"/>
    <w:rsid w:val="00827881"/>
    <w:rsid w:val="008317CB"/>
    <w:rsid w:val="008358B4"/>
    <w:rsid w:val="00835E78"/>
    <w:rsid w:val="008455E5"/>
    <w:rsid w:val="00846729"/>
    <w:rsid w:val="00850726"/>
    <w:rsid w:val="00851A2F"/>
    <w:rsid w:val="008528BA"/>
    <w:rsid w:val="00854077"/>
    <w:rsid w:val="00854559"/>
    <w:rsid w:val="008547EA"/>
    <w:rsid w:val="00862833"/>
    <w:rsid w:val="00862857"/>
    <w:rsid w:val="0086380E"/>
    <w:rsid w:val="0086459A"/>
    <w:rsid w:val="00864A10"/>
    <w:rsid w:val="008660F9"/>
    <w:rsid w:val="0086700D"/>
    <w:rsid w:val="00871842"/>
    <w:rsid w:val="0087393D"/>
    <w:rsid w:val="008753C4"/>
    <w:rsid w:val="00877659"/>
    <w:rsid w:val="0088062C"/>
    <w:rsid w:val="008838C3"/>
    <w:rsid w:val="00884E60"/>
    <w:rsid w:val="008870AF"/>
    <w:rsid w:val="00892C75"/>
    <w:rsid w:val="00892C80"/>
    <w:rsid w:val="00894BDC"/>
    <w:rsid w:val="0089589E"/>
    <w:rsid w:val="00895DAA"/>
    <w:rsid w:val="00896092"/>
    <w:rsid w:val="008A0881"/>
    <w:rsid w:val="008A0A4E"/>
    <w:rsid w:val="008A2FCA"/>
    <w:rsid w:val="008B0837"/>
    <w:rsid w:val="008B0A9C"/>
    <w:rsid w:val="008C3A5B"/>
    <w:rsid w:val="008C4D6E"/>
    <w:rsid w:val="008C505B"/>
    <w:rsid w:val="008C5754"/>
    <w:rsid w:val="008C74AD"/>
    <w:rsid w:val="008D0349"/>
    <w:rsid w:val="008D68AF"/>
    <w:rsid w:val="008D71A2"/>
    <w:rsid w:val="008E019D"/>
    <w:rsid w:val="008E297B"/>
    <w:rsid w:val="008E41AB"/>
    <w:rsid w:val="008F529D"/>
    <w:rsid w:val="008F6855"/>
    <w:rsid w:val="008F7F6E"/>
    <w:rsid w:val="009016E0"/>
    <w:rsid w:val="009018A2"/>
    <w:rsid w:val="00901E40"/>
    <w:rsid w:val="00903163"/>
    <w:rsid w:val="009038CA"/>
    <w:rsid w:val="009103CA"/>
    <w:rsid w:val="00911D74"/>
    <w:rsid w:val="00912FF5"/>
    <w:rsid w:val="009133BE"/>
    <w:rsid w:val="009138CB"/>
    <w:rsid w:val="009143C5"/>
    <w:rsid w:val="009164E3"/>
    <w:rsid w:val="009168B6"/>
    <w:rsid w:val="00920989"/>
    <w:rsid w:val="00922BF8"/>
    <w:rsid w:val="00924C3E"/>
    <w:rsid w:val="009261CE"/>
    <w:rsid w:val="00926316"/>
    <w:rsid w:val="0093075B"/>
    <w:rsid w:val="0093091E"/>
    <w:rsid w:val="00933392"/>
    <w:rsid w:val="0093739C"/>
    <w:rsid w:val="00937ED2"/>
    <w:rsid w:val="00937F25"/>
    <w:rsid w:val="0094107C"/>
    <w:rsid w:val="009421F1"/>
    <w:rsid w:val="00943D25"/>
    <w:rsid w:val="009443F7"/>
    <w:rsid w:val="009465C5"/>
    <w:rsid w:val="009471D7"/>
    <w:rsid w:val="00947270"/>
    <w:rsid w:val="009521C7"/>
    <w:rsid w:val="009560DC"/>
    <w:rsid w:val="009617EB"/>
    <w:rsid w:val="0096323E"/>
    <w:rsid w:val="009656C5"/>
    <w:rsid w:val="00965A7E"/>
    <w:rsid w:val="0096781D"/>
    <w:rsid w:val="009708B2"/>
    <w:rsid w:val="00974345"/>
    <w:rsid w:val="00982756"/>
    <w:rsid w:val="00986776"/>
    <w:rsid w:val="00987C34"/>
    <w:rsid w:val="00990A89"/>
    <w:rsid w:val="00991736"/>
    <w:rsid w:val="0099232B"/>
    <w:rsid w:val="00993E65"/>
    <w:rsid w:val="00993F4A"/>
    <w:rsid w:val="009948C2"/>
    <w:rsid w:val="009A0E43"/>
    <w:rsid w:val="009A7B70"/>
    <w:rsid w:val="009B049A"/>
    <w:rsid w:val="009B2368"/>
    <w:rsid w:val="009B2F72"/>
    <w:rsid w:val="009B355B"/>
    <w:rsid w:val="009B3F7E"/>
    <w:rsid w:val="009B5263"/>
    <w:rsid w:val="009B5738"/>
    <w:rsid w:val="009B60C1"/>
    <w:rsid w:val="009B75AD"/>
    <w:rsid w:val="009B7FA9"/>
    <w:rsid w:val="009C22AB"/>
    <w:rsid w:val="009C2636"/>
    <w:rsid w:val="009C4B51"/>
    <w:rsid w:val="009C6AE5"/>
    <w:rsid w:val="009C6CFD"/>
    <w:rsid w:val="009C7B10"/>
    <w:rsid w:val="009D128A"/>
    <w:rsid w:val="009D2511"/>
    <w:rsid w:val="009D29C9"/>
    <w:rsid w:val="009D40A2"/>
    <w:rsid w:val="009D46E1"/>
    <w:rsid w:val="009D74FF"/>
    <w:rsid w:val="009E0B9E"/>
    <w:rsid w:val="009E16D6"/>
    <w:rsid w:val="009E5039"/>
    <w:rsid w:val="009E77C3"/>
    <w:rsid w:val="009F02F2"/>
    <w:rsid w:val="009F0C26"/>
    <w:rsid w:val="009F1F42"/>
    <w:rsid w:val="009F2C48"/>
    <w:rsid w:val="009F54E3"/>
    <w:rsid w:val="009F615A"/>
    <w:rsid w:val="00A0453A"/>
    <w:rsid w:val="00A05FBE"/>
    <w:rsid w:val="00A06202"/>
    <w:rsid w:val="00A06358"/>
    <w:rsid w:val="00A07591"/>
    <w:rsid w:val="00A077C9"/>
    <w:rsid w:val="00A11208"/>
    <w:rsid w:val="00A12961"/>
    <w:rsid w:val="00A12D75"/>
    <w:rsid w:val="00A1507A"/>
    <w:rsid w:val="00A153B2"/>
    <w:rsid w:val="00A20261"/>
    <w:rsid w:val="00A21C25"/>
    <w:rsid w:val="00A24671"/>
    <w:rsid w:val="00A248E7"/>
    <w:rsid w:val="00A258EC"/>
    <w:rsid w:val="00A2763E"/>
    <w:rsid w:val="00A27843"/>
    <w:rsid w:val="00A31139"/>
    <w:rsid w:val="00A33CDC"/>
    <w:rsid w:val="00A33F7D"/>
    <w:rsid w:val="00A37A64"/>
    <w:rsid w:val="00A43311"/>
    <w:rsid w:val="00A44316"/>
    <w:rsid w:val="00A456B9"/>
    <w:rsid w:val="00A51EA9"/>
    <w:rsid w:val="00A51ED0"/>
    <w:rsid w:val="00A52802"/>
    <w:rsid w:val="00A52B2D"/>
    <w:rsid w:val="00A55499"/>
    <w:rsid w:val="00A57BF5"/>
    <w:rsid w:val="00A61F87"/>
    <w:rsid w:val="00A6475D"/>
    <w:rsid w:val="00A64A3E"/>
    <w:rsid w:val="00A74C07"/>
    <w:rsid w:val="00A825E8"/>
    <w:rsid w:val="00A83655"/>
    <w:rsid w:val="00A83D50"/>
    <w:rsid w:val="00A84AB7"/>
    <w:rsid w:val="00A84C7F"/>
    <w:rsid w:val="00A84F30"/>
    <w:rsid w:val="00A86579"/>
    <w:rsid w:val="00A86899"/>
    <w:rsid w:val="00A86FF9"/>
    <w:rsid w:val="00A8740F"/>
    <w:rsid w:val="00A878FB"/>
    <w:rsid w:val="00A9231D"/>
    <w:rsid w:val="00A93C23"/>
    <w:rsid w:val="00A93CCD"/>
    <w:rsid w:val="00A9557E"/>
    <w:rsid w:val="00A95A4F"/>
    <w:rsid w:val="00A96345"/>
    <w:rsid w:val="00A96A4A"/>
    <w:rsid w:val="00AA2149"/>
    <w:rsid w:val="00AA53C8"/>
    <w:rsid w:val="00AA5480"/>
    <w:rsid w:val="00AB1510"/>
    <w:rsid w:val="00AB5D37"/>
    <w:rsid w:val="00AB6095"/>
    <w:rsid w:val="00AB65A8"/>
    <w:rsid w:val="00AB686F"/>
    <w:rsid w:val="00AC3067"/>
    <w:rsid w:val="00AC3E48"/>
    <w:rsid w:val="00AC5725"/>
    <w:rsid w:val="00AC7555"/>
    <w:rsid w:val="00AD1A92"/>
    <w:rsid w:val="00AD28F7"/>
    <w:rsid w:val="00AD299F"/>
    <w:rsid w:val="00AD342C"/>
    <w:rsid w:val="00AD50A3"/>
    <w:rsid w:val="00AD54C4"/>
    <w:rsid w:val="00AD5F80"/>
    <w:rsid w:val="00AE0082"/>
    <w:rsid w:val="00AE167E"/>
    <w:rsid w:val="00AE3513"/>
    <w:rsid w:val="00AE48AB"/>
    <w:rsid w:val="00AF2815"/>
    <w:rsid w:val="00AF2CB4"/>
    <w:rsid w:val="00AF4AF4"/>
    <w:rsid w:val="00AF51BE"/>
    <w:rsid w:val="00AF76C2"/>
    <w:rsid w:val="00B039D6"/>
    <w:rsid w:val="00B03FC8"/>
    <w:rsid w:val="00B041F4"/>
    <w:rsid w:val="00B057E9"/>
    <w:rsid w:val="00B0592F"/>
    <w:rsid w:val="00B06BC8"/>
    <w:rsid w:val="00B06FFB"/>
    <w:rsid w:val="00B07861"/>
    <w:rsid w:val="00B10BA8"/>
    <w:rsid w:val="00B132B6"/>
    <w:rsid w:val="00B145F9"/>
    <w:rsid w:val="00B159A8"/>
    <w:rsid w:val="00B15BBD"/>
    <w:rsid w:val="00B15D5E"/>
    <w:rsid w:val="00B200D9"/>
    <w:rsid w:val="00B23ADE"/>
    <w:rsid w:val="00B23FE9"/>
    <w:rsid w:val="00B26EFB"/>
    <w:rsid w:val="00B30117"/>
    <w:rsid w:val="00B30AD2"/>
    <w:rsid w:val="00B30DEE"/>
    <w:rsid w:val="00B33D9B"/>
    <w:rsid w:val="00B34E17"/>
    <w:rsid w:val="00B362F5"/>
    <w:rsid w:val="00B36357"/>
    <w:rsid w:val="00B36A05"/>
    <w:rsid w:val="00B376FB"/>
    <w:rsid w:val="00B40B61"/>
    <w:rsid w:val="00B45C9D"/>
    <w:rsid w:val="00B53F84"/>
    <w:rsid w:val="00B546FD"/>
    <w:rsid w:val="00B549E4"/>
    <w:rsid w:val="00B55B87"/>
    <w:rsid w:val="00B60819"/>
    <w:rsid w:val="00B618C0"/>
    <w:rsid w:val="00B6255C"/>
    <w:rsid w:val="00B6592E"/>
    <w:rsid w:val="00B65984"/>
    <w:rsid w:val="00B66149"/>
    <w:rsid w:val="00B67211"/>
    <w:rsid w:val="00B709F0"/>
    <w:rsid w:val="00B71835"/>
    <w:rsid w:val="00B71854"/>
    <w:rsid w:val="00B72AF2"/>
    <w:rsid w:val="00B73225"/>
    <w:rsid w:val="00B755D5"/>
    <w:rsid w:val="00B766B4"/>
    <w:rsid w:val="00B77412"/>
    <w:rsid w:val="00B8122C"/>
    <w:rsid w:val="00B846FB"/>
    <w:rsid w:val="00B85CED"/>
    <w:rsid w:val="00B85F9D"/>
    <w:rsid w:val="00B91887"/>
    <w:rsid w:val="00B91FE6"/>
    <w:rsid w:val="00B928FA"/>
    <w:rsid w:val="00B929AB"/>
    <w:rsid w:val="00BA05EC"/>
    <w:rsid w:val="00BA22C0"/>
    <w:rsid w:val="00BA4B91"/>
    <w:rsid w:val="00BB15C7"/>
    <w:rsid w:val="00BB2C65"/>
    <w:rsid w:val="00BB3AEA"/>
    <w:rsid w:val="00BB58FA"/>
    <w:rsid w:val="00BC0551"/>
    <w:rsid w:val="00BC070D"/>
    <w:rsid w:val="00BC0CF9"/>
    <w:rsid w:val="00BC17F0"/>
    <w:rsid w:val="00BC1862"/>
    <w:rsid w:val="00BC2BA0"/>
    <w:rsid w:val="00BC3730"/>
    <w:rsid w:val="00BC58AE"/>
    <w:rsid w:val="00BC6844"/>
    <w:rsid w:val="00BC7F3D"/>
    <w:rsid w:val="00BD0560"/>
    <w:rsid w:val="00BD2A66"/>
    <w:rsid w:val="00BD4EA8"/>
    <w:rsid w:val="00BD6AD4"/>
    <w:rsid w:val="00BE0553"/>
    <w:rsid w:val="00BE1F4E"/>
    <w:rsid w:val="00BE3861"/>
    <w:rsid w:val="00BE3B79"/>
    <w:rsid w:val="00BE745B"/>
    <w:rsid w:val="00BE79E4"/>
    <w:rsid w:val="00BE7DA0"/>
    <w:rsid w:val="00BF0AF0"/>
    <w:rsid w:val="00BF1DA5"/>
    <w:rsid w:val="00BF47E0"/>
    <w:rsid w:val="00BF4D6E"/>
    <w:rsid w:val="00BF63B9"/>
    <w:rsid w:val="00C00F5F"/>
    <w:rsid w:val="00C0507A"/>
    <w:rsid w:val="00C05A81"/>
    <w:rsid w:val="00C068C1"/>
    <w:rsid w:val="00C07312"/>
    <w:rsid w:val="00C127A9"/>
    <w:rsid w:val="00C15FB8"/>
    <w:rsid w:val="00C16805"/>
    <w:rsid w:val="00C175CA"/>
    <w:rsid w:val="00C315B3"/>
    <w:rsid w:val="00C31F51"/>
    <w:rsid w:val="00C334F7"/>
    <w:rsid w:val="00C41E48"/>
    <w:rsid w:val="00C42426"/>
    <w:rsid w:val="00C43225"/>
    <w:rsid w:val="00C51541"/>
    <w:rsid w:val="00C53457"/>
    <w:rsid w:val="00C54303"/>
    <w:rsid w:val="00C56405"/>
    <w:rsid w:val="00C568F4"/>
    <w:rsid w:val="00C571A8"/>
    <w:rsid w:val="00C61472"/>
    <w:rsid w:val="00C61644"/>
    <w:rsid w:val="00C61C6A"/>
    <w:rsid w:val="00C61CD9"/>
    <w:rsid w:val="00C6577B"/>
    <w:rsid w:val="00C67765"/>
    <w:rsid w:val="00C70F3E"/>
    <w:rsid w:val="00C72617"/>
    <w:rsid w:val="00C74A97"/>
    <w:rsid w:val="00C74BB0"/>
    <w:rsid w:val="00C7735A"/>
    <w:rsid w:val="00C77648"/>
    <w:rsid w:val="00C80375"/>
    <w:rsid w:val="00C8398C"/>
    <w:rsid w:val="00C873E0"/>
    <w:rsid w:val="00C87668"/>
    <w:rsid w:val="00C93493"/>
    <w:rsid w:val="00C940A5"/>
    <w:rsid w:val="00C97120"/>
    <w:rsid w:val="00C97D0E"/>
    <w:rsid w:val="00CA0A97"/>
    <w:rsid w:val="00CA4409"/>
    <w:rsid w:val="00CA75E0"/>
    <w:rsid w:val="00CA7BE4"/>
    <w:rsid w:val="00CB1753"/>
    <w:rsid w:val="00CB2A45"/>
    <w:rsid w:val="00CB6E34"/>
    <w:rsid w:val="00CB705B"/>
    <w:rsid w:val="00CC144F"/>
    <w:rsid w:val="00CC18EB"/>
    <w:rsid w:val="00CC23F8"/>
    <w:rsid w:val="00CC2997"/>
    <w:rsid w:val="00CD0D3D"/>
    <w:rsid w:val="00CD0E0C"/>
    <w:rsid w:val="00CD1233"/>
    <w:rsid w:val="00CD2075"/>
    <w:rsid w:val="00CD363E"/>
    <w:rsid w:val="00CD71D4"/>
    <w:rsid w:val="00CD755E"/>
    <w:rsid w:val="00CD76AF"/>
    <w:rsid w:val="00CE19B0"/>
    <w:rsid w:val="00CE20E9"/>
    <w:rsid w:val="00CE27C6"/>
    <w:rsid w:val="00CE3179"/>
    <w:rsid w:val="00CE3E5A"/>
    <w:rsid w:val="00CE413F"/>
    <w:rsid w:val="00CE4BE6"/>
    <w:rsid w:val="00CE5067"/>
    <w:rsid w:val="00CE5F79"/>
    <w:rsid w:val="00CE7A85"/>
    <w:rsid w:val="00CF11DB"/>
    <w:rsid w:val="00CF16BB"/>
    <w:rsid w:val="00CF5DE4"/>
    <w:rsid w:val="00CF5EC2"/>
    <w:rsid w:val="00D025AC"/>
    <w:rsid w:val="00D025DE"/>
    <w:rsid w:val="00D02C19"/>
    <w:rsid w:val="00D058CC"/>
    <w:rsid w:val="00D10ADD"/>
    <w:rsid w:val="00D110BD"/>
    <w:rsid w:val="00D11FC9"/>
    <w:rsid w:val="00D12C94"/>
    <w:rsid w:val="00D15780"/>
    <w:rsid w:val="00D16D36"/>
    <w:rsid w:val="00D17631"/>
    <w:rsid w:val="00D177CD"/>
    <w:rsid w:val="00D204B0"/>
    <w:rsid w:val="00D2066F"/>
    <w:rsid w:val="00D21568"/>
    <w:rsid w:val="00D21B3B"/>
    <w:rsid w:val="00D21E31"/>
    <w:rsid w:val="00D26098"/>
    <w:rsid w:val="00D27994"/>
    <w:rsid w:val="00D3062A"/>
    <w:rsid w:val="00D30F42"/>
    <w:rsid w:val="00D372B0"/>
    <w:rsid w:val="00D419A0"/>
    <w:rsid w:val="00D5226A"/>
    <w:rsid w:val="00D53776"/>
    <w:rsid w:val="00D5391D"/>
    <w:rsid w:val="00D61682"/>
    <w:rsid w:val="00D61CB1"/>
    <w:rsid w:val="00D63666"/>
    <w:rsid w:val="00D7476C"/>
    <w:rsid w:val="00D74CD6"/>
    <w:rsid w:val="00D7528A"/>
    <w:rsid w:val="00D76B88"/>
    <w:rsid w:val="00D77B8F"/>
    <w:rsid w:val="00D80C20"/>
    <w:rsid w:val="00D819D1"/>
    <w:rsid w:val="00D867BE"/>
    <w:rsid w:val="00D903ED"/>
    <w:rsid w:val="00D9104C"/>
    <w:rsid w:val="00D91A17"/>
    <w:rsid w:val="00D923F3"/>
    <w:rsid w:val="00D97821"/>
    <w:rsid w:val="00DA3F69"/>
    <w:rsid w:val="00DA3FDE"/>
    <w:rsid w:val="00DA55C5"/>
    <w:rsid w:val="00DA7DE2"/>
    <w:rsid w:val="00DB0573"/>
    <w:rsid w:val="00DB0A46"/>
    <w:rsid w:val="00DB13C6"/>
    <w:rsid w:val="00DB2FA0"/>
    <w:rsid w:val="00DC5C47"/>
    <w:rsid w:val="00DD0A9A"/>
    <w:rsid w:val="00DD185E"/>
    <w:rsid w:val="00DD235F"/>
    <w:rsid w:val="00DD3686"/>
    <w:rsid w:val="00DD4358"/>
    <w:rsid w:val="00DD53A3"/>
    <w:rsid w:val="00DD5612"/>
    <w:rsid w:val="00DE0AA1"/>
    <w:rsid w:val="00DE26DE"/>
    <w:rsid w:val="00DE398F"/>
    <w:rsid w:val="00DE44B3"/>
    <w:rsid w:val="00DE4DA4"/>
    <w:rsid w:val="00DF1A9E"/>
    <w:rsid w:val="00DF1B26"/>
    <w:rsid w:val="00DF1C83"/>
    <w:rsid w:val="00DF2247"/>
    <w:rsid w:val="00DF2EBC"/>
    <w:rsid w:val="00DF5E00"/>
    <w:rsid w:val="00DF6AC1"/>
    <w:rsid w:val="00DF7217"/>
    <w:rsid w:val="00E03312"/>
    <w:rsid w:val="00E04A4C"/>
    <w:rsid w:val="00E05023"/>
    <w:rsid w:val="00E06494"/>
    <w:rsid w:val="00E06BD2"/>
    <w:rsid w:val="00E06C1A"/>
    <w:rsid w:val="00E10B68"/>
    <w:rsid w:val="00E11D91"/>
    <w:rsid w:val="00E120F2"/>
    <w:rsid w:val="00E1607F"/>
    <w:rsid w:val="00E16924"/>
    <w:rsid w:val="00E17CDC"/>
    <w:rsid w:val="00E17E2D"/>
    <w:rsid w:val="00E221AE"/>
    <w:rsid w:val="00E22BE8"/>
    <w:rsid w:val="00E23AA8"/>
    <w:rsid w:val="00E30D7E"/>
    <w:rsid w:val="00E319DB"/>
    <w:rsid w:val="00E3482B"/>
    <w:rsid w:val="00E34F30"/>
    <w:rsid w:val="00E4119E"/>
    <w:rsid w:val="00E45E9F"/>
    <w:rsid w:val="00E46226"/>
    <w:rsid w:val="00E51535"/>
    <w:rsid w:val="00E53012"/>
    <w:rsid w:val="00E533F2"/>
    <w:rsid w:val="00E54DB8"/>
    <w:rsid w:val="00E55B45"/>
    <w:rsid w:val="00E56071"/>
    <w:rsid w:val="00E56655"/>
    <w:rsid w:val="00E61A5F"/>
    <w:rsid w:val="00E656F1"/>
    <w:rsid w:val="00E66595"/>
    <w:rsid w:val="00E66B8B"/>
    <w:rsid w:val="00E66BDC"/>
    <w:rsid w:val="00E723E7"/>
    <w:rsid w:val="00E747A1"/>
    <w:rsid w:val="00E827D9"/>
    <w:rsid w:val="00E85E27"/>
    <w:rsid w:val="00E9129B"/>
    <w:rsid w:val="00E93355"/>
    <w:rsid w:val="00E9462F"/>
    <w:rsid w:val="00E94691"/>
    <w:rsid w:val="00E967FE"/>
    <w:rsid w:val="00E9713F"/>
    <w:rsid w:val="00E97501"/>
    <w:rsid w:val="00EA05AF"/>
    <w:rsid w:val="00EA4BD4"/>
    <w:rsid w:val="00EA60D6"/>
    <w:rsid w:val="00EA7640"/>
    <w:rsid w:val="00EB49E9"/>
    <w:rsid w:val="00EB4FD1"/>
    <w:rsid w:val="00EC3A39"/>
    <w:rsid w:val="00EC3C51"/>
    <w:rsid w:val="00EC5BA3"/>
    <w:rsid w:val="00ED2B7A"/>
    <w:rsid w:val="00EE0227"/>
    <w:rsid w:val="00EE06E5"/>
    <w:rsid w:val="00EE20FF"/>
    <w:rsid w:val="00EE2421"/>
    <w:rsid w:val="00EE3F5B"/>
    <w:rsid w:val="00EE4642"/>
    <w:rsid w:val="00EE73B6"/>
    <w:rsid w:val="00EE780F"/>
    <w:rsid w:val="00EF008B"/>
    <w:rsid w:val="00EF1A27"/>
    <w:rsid w:val="00EF31E5"/>
    <w:rsid w:val="00EF44F8"/>
    <w:rsid w:val="00EF53AF"/>
    <w:rsid w:val="00EF7012"/>
    <w:rsid w:val="00F00507"/>
    <w:rsid w:val="00F04F73"/>
    <w:rsid w:val="00F061B1"/>
    <w:rsid w:val="00F06C2D"/>
    <w:rsid w:val="00F12D0F"/>
    <w:rsid w:val="00F139CC"/>
    <w:rsid w:val="00F14691"/>
    <w:rsid w:val="00F15783"/>
    <w:rsid w:val="00F162A2"/>
    <w:rsid w:val="00F169AB"/>
    <w:rsid w:val="00F171C3"/>
    <w:rsid w:val="00F21AA5"/>
    <w:rsid w:val="00F2204A"/>
    <w:rsid w:val="00F228FF"/>
    <w:rsid w:val="00F25CA3"/>
    <w:rsid w:val="00F2640C"/>
    <w:rsid w:val="00F26667"/>
    <w:rsid w:val="00F30400"/>
    <w:rsid w:val="00F326F8"/>
    <w:rsid w:val="00F3281D"/>
    <w:rsid w:val="00F32D3D"/>
    <w:rsid w:val="00F3401E"/>
    <w:rsid w:val="00F34192"/>
    <w:rsid w:val="00F355D5"/>
    <w:rsid w:val="00F35FEF"/>
    <w:rsid w:val="00F37CDA"/>
    <w:rsid w:val="00F402E0"/>
    <w:rsid w:val="00F40360"/>
    <w:rsid w:val="00F41895"/>
    <w:rsid w:val="00F430DF"/>
    <w:rsid w:val="00F431D0"/>
    <w:rsid w:val="00F4742D"/>
    <w:rsid w:val="00F55D51"/>
    <w:rsid w:val="00F56A94"/>
    <w:rsid w:val="00F57413"/>
    <w:rsid w:val="00F61C1D"/>
    <w:rsid w:val="00F75D8F"/>
    <w:rsid w:val="00F8063F"/>
    <w:rsid w:val="00F80B26"/>
    <w:rsid w:val="00F83ABF"/>
    <w:rsid w:val="00F8495D"/>
    <w:rsid w:val="00F856DE"/>
    <w:rsid w:val="00F92946"/>
    <w:rsid w:val="00F941EF"/>
    <w:rsid w:val="00F960FA"/>
    <w:rsid w:val="00F9649D"/>
    <w:rsid w:val="00F97193"/>
    <w:rsid w:val="00FA3574"/>
    <w:rsid w:val="00FA466B"/>
    <w:rsid w:val="00FA4873"/>
    <w:rsid w:val="00FA51A3"/>
    <w:rsid w:val="00FA6DFD"/>
    <w:rsid w:val="00FA7654"/>
    <w:rsid w:val="00FB5287"/>
    <w:rsid w:val="00FB560C"/>
    <w:rsid w:val="00FB666E"/>
    <w:rsid w:val="00FC0038"/>
    <w:rsid w:val="00FC1E30"/>
    <w:rsid w:val="00FC5D39"/>
    <w:rsid w:val="00FC7BB3"/>
    <w:rsid w:val="00FD6333"/>
    <w:rsid w:val="00FD77FA"/>
    <w:rsid w:val="00FE01B7"/>
    <w:rsid w:val="00FE1358"/>
    <w:rsid w:val="00FE1384"/>
    <w:rsid w:val="00FE3ADE"/>
    <w:rsid w:val="00FE4EA6"/>
    <w:rsid w:val="00FE58BF"/>
    <w:rsid w:val="00FE5C03"/>
    <w:rsid w:val="00FE6A7E"/>
    <w:rsid w:val="00FE6B90"/>
    <w:rsid w:val="00FE6C92"/>
    <w:rsid w:val="00FE6D30"/>
    <w:rsid w:val="00FE6D5B"/>
    <w:rsid w:val="00FE7829"/>
    <w:rsid w:val="00FE7BEF"/>
    <w:rsid w:val="00FF5B25"/>
    <w:rsid w:val="00FF65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E0AA7"/>
  <w15:docId w15:val="{7783753D-C227-492F-B654-8EAD3558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normaler Absatz"/>
    <w:uiPriority w:val="1"/>
    <w:qFormat/>
    <w:rsid w:val="0093075B"/>
    <w:pPr>
      <w:spacing w:line="288" w:lineRule="auto"/>
    </w:pPr>
    <w:rPr>
      <w:rFonts w:ascii="Univers LT Pro 47 Lt Cn" w:eastAsia="Calibri" w:hAnsi="Univers LT Pro 47 Lt Cn" w:cs="Arial"/>
      <w:szCs w:val="20"/>
      <w:lang w:val="de-DE" w:bidi="de-DE"/>
    </w:rPr>
  </w:style>
  <w:style w:type="paragraph" w:styleId="berschrift1">
    <w:name w:val="heading 1"/>
    <w:basedOn w:val="Standard"/>
    <w:link w:val="berschrift1Zchn"/>
    <w:autoRedefine/>
    <w:qFormat/>
    <w:rsid w:val="005F1315"/>
    <w:pPr>
      <w:spacing w:before="360" w:after="240" w:line="320" w:lineRule="atLeast"/>
      <w:ind w:left="1418" w:hanging="1418"/>
      <w:jc w:val="both"/>
      <w:outlineLvl w:val="0"/>
    </w:pPr>
    <w:rPr>
      <w:bCs/>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berschrift2">
    <w:name w:val="heading 2"/>
    <w:basedOn w:val="berschrift1"/>
    <w:next w:val="Standard"/>
    <w:link w:val="berschrift2Zchn"/>
    <w:autoRedefine/>
    <w:qFormat/>
    <w:rsid w:val="003A2CB8"/>
    <w:pPr>
      <w:ind w:left="357" w:hanging="357"/>
      <w:outlineLvl w:val="1"/>
    </w:pPr>
    <w:rPr>
      <w:rFonts w:eastAsia="Cambria"/>
      <w:bCs w:val="0"/>
      <w:sz w:val="26"/>
      <w:szCs w:val="26"/>
    </w:rPr>
  </w:style>
  <w:style w:type="paragraph" w:styleId="berschrift3">
    <w:name w:val="heading 3"/>
    <w:basedOn w:val="Standard"/>
    <w:link w:val="berschrift3Zchn"/>
    <w:unhideWhenUsed/>
    <w:qFormat/>
    <w:rsid w:val="003F7203"/>
    <w:pPr>
      <w:keepNext/>
      <w:keepLines/>
      <w:spacing w:before="360" w:line="276" w:lineRule="auto"/>
      <w:ind w:right="130"/>
      <w:outlineLvl w:val="2"/>
    </w:pPr>
    <w:rPr>
      <w:rFonts w:eastAsiaTheme="majorEastAsia" w:cstheme="majorBidi"/>
      <w:bCs/>
      <w:color w:val="C00000"/>
    </w:rPr>
  </w:style>
  <w:style w:type="paragraph" w:styleId="berschrift4">
    <w:name w:val="heading 4"/>
    <w:basedOn w:val="Standard"/>
    <w:next w:val="Standard"/>
    <w:link w:val="berschrift4Zchn"/>
    <w:unhideWhenUsed/>
    <w:qFormat/>
    <w:rsid w:val="00CD0D3D"/>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semiHidden/>
    <w:unhideWhenUsed/>
    <w:qFormat/>
    <w:rsid w:val="00D74CD6"/>
    <w:pPr>
      <w:keepNext/>
      <w:keepLines/>
      <w:widowControl/>
      <w:autoSpaceDE/>
      <w:autoSpaceDN/>
      <w:spacing w:before="200" w:line="240" w:lineRule="auto"/>
      <w:ind w:left="1008" w:hanging="1008"/>
      <w:outlineLvl w:val="4"/>
    </w:pPr>
    <w:rPr>
      <w:rFonts w:asciiTheme="majorHAnsi" w:eastAsiaTheme="majorEastAsia" w:hAnsiTheme="majorHAnsi" w:cstheme="majorBidi"/>
      <w:color w:val="243F60" w:themeColor="accent1" w:themeShade="7F"/>
      <w:sz w:val="20"/>
      <w:szCs w:val="24"/>
      <w:lang w:bidi="ar-SA"/>
    </w:rPr>
  </w:style>
  <w:style w:type="paragraph" w:styleId="berschrift6">
    <w:name w:val="heading 6"/>
    <w:basedOn w:val="Standard"/>
    <w:next w:val="Standard"/>
    <w:link w:val="berschrift6Zchn"/>
    <w:semiHidden/>
    <w:unhideWhenUsed/>
    <w:qFormat/>
    <w:rsid w:val="00D74CD6"/>
    <w:pPr>
      <w:keepNext/>
      <w:keepLines/>
      <w:widowControl/>
      <w:autoSpaceDE/>
      <w:autoSpaceDN/>
      <w:spacing w:before="200" w:line="240" w:lineRule="auto"/>
      <w:ind w:left="1152" w:hanging="1152"/>
      <w:outlineLvl w:val="5"/>
    </w:pPr>
    <w:rPr>
      <w:rFonts w:asciiTheme="majorHAnsi" w:eastAsiaTheme="majorEastAsia" w:hAnsiTheme="majorHAnsi" w:cstheme="majorBidi"/>
      <w:i/>
      <w:iCs/>
      <w:color w:val="243F60" w:themeColor="accent1" w:themeShade="7F"/>
      <w:sz w:val="20"/>
      <w:szCs w:val="24"/>
      <w:lang w:bidi="ar-SA"/>
    </w:rPr>
  </w:style>
  <w:style w:type="paragraph" w:styleId="berschrift7">
    <w:name w:val="heading 7"/>
    <w:basedOn w:val="Standard"/>
    <w:next w:val="Standard"/>
    <w:link w:val="berschrift7Zchn"/>
    <w:semiHidden/>
    <w:unhideWhenUsed/>
    <w:qFormat/>
    <w:rsid w:val="00D74CD6"/>
    <w:pPr>
      <w:keepNext/>
      <w:keepLines/>
      <w:widowControl/>
      <w:autoSpaceDE/>
      <w:autoSpaceDN/>
      <w:spacing w:before="200" w:line="240" w:lineRule="auto"/>
      <w:ind w:left="1296" w:hanging="1296"/>
      <w:outlineLvl w:val="6"/>
    </w:pPr>
    <w:rPr>
      <w:rFonts w:asciiTheme="majorHAnsi" w:eastAsiaTheme="majorEastAsia" w:hAnsiTheme="majorHAnsi" w:cstheme="majorBidi"/>
      <w:i/>
      <w:iCs/>
      <w:color w:val="404040" w:themeColor="text1" w:themeTint="BF"/>
      <w:sz w:val="20"/>
      <w:szCs w:val="24"/>
      <w:lang w:bidi="ar-SA"/>
    </w:rPr>
  </w:style>
  <w:style w:type="paragraph" w:styleId="berschrift8">
    <w:name w:val="heading 8"/>
    <w:basedOn w:val="Standard"/>
    <w:next w:val="Standard"/>
    <w:link w:val="berschrift8Zchn"/>
    <w:semiHidden/>
    <w:unhideWhenUsed/>
    <w:qFormat/>
    <w:rsid w:val="00D74CD6"/>
    <w:pPr>
      <w:keepNext/>
      <w:keepLines/>
      <w:widowControl/>
      <w:autoSpaceDE/>
      <w:autoSpaceDN/>
      <w:spacing w:before="200" w:line="240" w:lineRule="auto"/>
      <w:ind w:left="1440" w:hanging="1440"/>
      <w:outlineLvl w:val="7"/>
    </w:pPr>
    <w:rPr>
      <w:rFonts w:asciiTheme="majorHAnsi" w:eastAsiaTheme="majorEastAsia" w:hAnsiTheme="majorHAnsi" w:cstheme="majorBidi"/>
      <w:color w:val="404040" w:themeColor="text1" w:themeTint="BF"/>
      <w:sz w:val="20"/>
      <w:lang w:bidi="ar-SA"/>
    </w:rPr>
  </w:style>
  <w:style w:type="paragraph" w:styleId="berschrift9">
    <w:name w:val="heading 9"/>
    <w:basedOn w:val="Standard"/>
    <w:next w:val="Standard"/>
    <w:link w:val="berschrift9Zchn"/>
    <w:semiHidden/>
    <w:unhideWhenUsed/>
    <w:qFormat/>
    <w:rsid w:val="00D74CD6"/>
    <w:pPr>
      <w:keepNext/>
      <w:keepLines/>
      <w:widowControl/>
      <w:autoSpaceDE/>
      <w:autoSpaceDN/>
      <w:spacing w:before="200" w:line="240" w:lineRule="auto"/>
      <w:ind w:left="1584" w:hanging="1584"/>
      <w:outlineLvl w:val="8"/>
    </w:pPr>
    <w:rPr>
      <w:rFonts w:asciiTheme="majorHAnsi" w:eastAsiaTheme="majorEastAsia" w:hAnsiTheme="majorHAnsi" w:cstheme="majorBidi"/>
      <w:i/>
      <w:iCs/>
      <w:color w:val="404040" w:themeColor="text1" w:themeTint="BF"/>
      <w:sz w:val="20"/>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3F7203"/>
    <w:rPr>
      <w:rFonts w:ascii="Univers LT Pro 47 Lt Cn" w:eastAsiaTheme="majorEastAsia" w:hAnsi="Univers LT Pro 47 Lt Cn" w:cstheme="majorBidi"/>
      <w:bCs/>
      <w:color w:val="C00000"/>
      <w:lang w:val="de-DE" w:eastAsia="de-DE" w:bidi="de-DE"/>
    </w:rPr>
  </w:style>
  <w:style w:type="character" w:customStyle="1" w:styleId="berschrift4Zchn">
    <w:name w:val="Überschrift 4 Zchn"/>
    <w:basedOn w:val="Absatz-Standardschriftart"/>
    <w:link w:val="berschrift4"/>
    <w:rsid w:val="00CD0D3D"/>
    <w:rPr>
      <w:rFonts w:asciiTheme="majorHAnsi" w:eastAsiaTheme="majorEastAsia" w:hAnsiTheme="majorHAnsi" w:cstheme="majorBidi"/>
      <w:b/>
      <w:bCs/>
      <w:i/>
      <w:iCs/>
      <w:color w:val="4F81BD" w:themeColor="accent1"/>
      <w:lang w:val="de-DE" w:eastAsia="de-DE" w:bidi="de-DE"/>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autoRedefine/>
    <w:uiPriority w:val="39"/>
    <w:qFormat/>
    <w:rsid w:val="00BF47E0"/>
    <w:pPr>
      <w:tabs>
        <w:tab w:val="right" w:leader="dot" w:pos="9340"/>
      </w:tabs>
      <w:spacing w:before="50"/>
      <w:ind w:left="575" w:hanging="439"/>
    </w:pPr>
    <w:rPr>
      <w:rFonts w:ascii="Univers LT Pro 57 Cn" w:hAnsi="Univers LT Pro 57 Cn"/>
      <w:noProof/>
      <w:szCs w:val="24"/>
    </w:rPr>
  </w:style>
  <w:style w:type="paragraph" w:styleId="Verzeichnis2">
    <w:name w:val="toc 2"/>
    <w:basedOn w:val="Standard"/>
    <w:uiPriority w:val="39"/>
    <w:qFormat/>
    <w:rsid w:val="00BF47E0"/>
    <w:pPr>
      <w:tabs>
        <w:tab w:val="right" w:leader="dot" w:pos="9340"/>
      </w:tabs>
      <w:spacing w:before="120" w:after="120"/>
      <w:ind w:left="709" w:hanging="425"/>
    </w:pPr>
    <w:rPr>
      <w:rFonts w:eastAsiaTheme="minorEastAsia" w:cstheme="minorBidi"/>
      <w:noProof/>
      <w:sz w:val="20"/>
    </w:rPr>
  </w:style>
  <w:style w:type="paragraph" w:styleId="Listenabsatz">
    <w:name w:val="List Paragraph"/>
    <w:aliases w:val="Listen mit Abstand"/>
    <w:basedOn w:val="Standard"/>
    <w:link w:val="ListenabsatzZchn"/>
    <w:autoRedefine/>
    <w:uiPriority w:val="34"/>
    <w:qFormat/>
    <w:rsid w:val="0093075B"/>
    <w:pPr>
      <w:widowControl/>
      <w:numPr>
        <w:numId w:val="1"/>
      </w:numPr>
      <w:tabs>
        <w:tab w:val="left" w:pos="457"/>
        <w:tab w:val="left" w:pos="1134"/>
      </w:tabs>
      <w:autoSpaceDE/>
      <w:autoSpaceDN/>
      <w:spacing w:before="40" w:after="120" w:line="260" w:lineRule="exact"/>
      <w:ind w:right="-6"/>
    </w:pPr>
  </w:style>
  <w:style w:type="character" w:customStyle="1" w:styleId="ListenabsatzZchn">
    <w:name w:val="Listenabsatz Zchn"/>
    <w:aliases w:val="Listen mit Abstand Zchn"/>
    <w:basedOn w:val="Absatz-Standardschriftart"/>
    <w:link w:val="Listenabsatz"/>
    <w:uiPriority w:val="34"/>
    <w:rsid w:val="0093075B"/>
    <w:rPr>
      <w:rFonts w:ascii="Univers LT Pro 47 Lt Cn" w:eastAsia="Calibri" w:hAnsi="Univers LT Pro 47 Lt Cn" w:cs="Arial"/>
      <w:szCs w:val="20"/>
      <w:lang w:val="de-DE" w:bidi="de-DE"/>
    </w:rPr>
  </w:style>
  <w:style w:type="paragraph" w:styleId="Kopfzeile">
    <w:name w:val="header"/>
    <w:basedOn w:val="Standard"/>
    <w:link w:val="KopfzeileZchn"/>
    <w:uiPriority w:val="99"/>
    <w:unhideWhenUsed/>
    <w:rsid w:val="009261CE"/>
    <w:pPr>
      <w:tabs>
        <w:tab w:val="center" w:pos="4536"/>
        <w:tab w:val="right" w:pos="9072"/>
      </w:tabs>
      <w:spacing w:before="720"/>
    </w:pPr>
    <w:rPr>
      <w:sz w:val="18"/>
    </w:rPr>
  </w:style>
  <w:style w:type="character" w:customStyle="1" w:styleId="KopfzeileZchn">
    <w:name w:val="Kopfzeile Zchn"/>
    <w:basedOn w:val="Absatz-Standardschriftart"/>
    <w:link w:val="Kopfzeile"/>
    <w:uiPriority w:val="99"/>
    <w:rsid w:val="009261CE"/>
    <w:rPr>
      <w:rFonts w:ascii="Univers LT Pro 47 Lt Cn" w:eastAsia="Calibri" w:hAnsi="Univers LT Pro 47 Lt Cn" w:cs="Calibri"/>
      <w:sz w:val="18"/>
      <w:lang w:val="de-DE" w:eastAsia="de-DE" w:bidi="de-DE"/>
    </w:rPr>
  </w:style>
  <w:style w:type="paragraph" w:styleId="Fuzeile">
    <w:name w:val="footer"/>
    <w:basedOn w:val="Standard"/>
    <w:link w:val="FuzeileZchn"/>
    <w:autoRedefine/>
    <w:uiPriority w:val="99"/>
    <w:unhideWhenUsed/>
    <w:qFormat/>
    <w:rsid w:val="009261CE"/>
    <w:pPr>
      <w:tabs>
        <w:tab w:val="center" w:pos="4536"/>
        <w:tab w:val="right" w:pos="9072"/>
      </w:tabs>
    </w:pPr>
    <w:rPr>
      <w:sz w:val="18"/>
    </w:rPr>
  </w:style>
  <w:style w:type="character" w:customStyle="1" w:styleId="FuzeileZchn">
    <w:name w:val="Fußzeile Zchn"/>
    <w:basedOn w:val="Absatz-Standardschriftart"/>
    <w:link w:val="Fuzeile"/>
    <w:uiPriority w:val="99"/>
    <w:rsid w:val="009261CE"/>
    <w:rPr>
      <w:rFonts w:ascii="Univers LT Pro 47 Lt Cn" w:eastAsia="Calibri" w:hAnsi="Univers LT Pro 47 Lt Cn" w:cs="Calibri"/>
      <w:sz w:val="18"/>
      <w:lang w:val="de-DE" w:eastAsia="de-DE" w:bidi="de-DE"/>
    </w:rPr>
  </w:style>
  <w:style w:type="character" w:styleId="Hyperlink">
    <w:name w:val="Hyperlink"/>
    <w:basedOn w:val="Absatz-Standardschriftart"/>
    <w:uiPriority w:val="99"/>
    <w:unhideWhenUsed/>
    <w:rsid w:val="0053215E"/>
    <w:rPr>
      <w:caps w:val="0"/>
      <w:smallCaps w:val="0"/>
      <w:strike w:val="0"/>
      <w:dstrike w:val="0"/>
      <w:vanish w:val="0"/>
      <w:color w:val="C00000"/>
      <w:u w:val="single"/>
      <w:vertAlign w:val="baseline"/>
    </w:rPr>
  </w:style>
  <w:style w:type="paragraph" w:styleId="Inhaltsverzeichnisberschrift">
    <w:name w:val="TOC Heading"/>
    <w:aliases w:val="Überschrift Inhaltsverzeichnis"/>
    <w:basedOn w:val="berschrift1"/>
    <w:next w:val="Standard"/>
    <w:autoRedefine/>
    <w:uiPriority w:val="39"/>
    <w:unhideWhenUsed/>
    <w:qFormat/>
    <w:rsid w:val="00D419A0"/>
    <w:pPr>
      <w:keepNext/>
      <w:keepLines/>
      <w:widowControl/>
      <w:autoSpaceDE/>
      <w:autoSpaceDN/>
      <w:spacing w:before="480" w:line="276" w:lineRule="auto"/>
      <w:outlineLvl w:val="9"/>
    </w:pPr>
    <w:rPr>
      <w:rFonts w:eastAsiaTheme="majorEastAsia" w:cstheme="majorBidi"/>
      <w:sz w:val="38"/>
      <w:lang w:bidi="ar-SA"/>
    </w:rPr>
  </w:style>
  <w:style w:type="paragraph" w:styleId="Verzeichnis3">
    <w:name w:val="toc 3"/>
    <w:basedOn w:val="Standard"/>
    <w:next w:val="Standard"/>
    <w:autoRedefine/>
    <w:uiPriority w:val="39"/>
    <w:unhideWhenUsed/>
    <w:qFormat/>
    <w:rsid w:val="00A27843"/>
    <w:pPr>
      <w:tabs>
        <w:tab w:val="right" w:leader="dot" w:pos="9340"/>
      </w:tabs>
      <w:spacing w:before="120" w:after="120" w:line="240" w:lineRule="auto"/>
      <w:ind w:left="1134" w:hanging="425"/>
    </w:pPr>
    <w:rPr>
      <w:noProof/>
    </w:rPr>
  </w:style>
  <w:style w:type="character" w:styleId="Hervorhebung">
    <w:name w:val="Emphasis"/>
    <w:basedOn w:val="Absatz-Standardschriftart"/>
    <w:uiPriority w:val="20"/>
    <w:qFormat/>
    <w:rsid w:val="00A86579"/>
    <w:rPr>
      <w:rFonts w:ascii="Univers LT Pro 57 Cn" w:hAnsi="Univers LT Pro 57 Cn"/>
      <w:iCs/>
    </w:rPr>
  </w:style>
  <w:style w:type="paragraph" w:styleId="Titel">
    <w:name w:val="Title"/>
    <w:basedOn w:val="Standard"/>
    <w:next w:val="Standard"/>
    <w:link w:val="TitelZchn"/>
    <w:autoRedefine/>
    <w:uiPriority w:val="10"/>
    <w:qFormat/>
    <w:rsid w:val="003A09AF"/>
    <w:pPr>
      <w:spacing w:line="240" w:lineRule="auto"/>
      <w:contextualSpacing/>
      <w:jc w:val="center"/>
    </w:pPr>
    <w:rPr>
      <w:rFonts w:eastAsiaTheme="majorEastAsia" w:cstheme="majorBidi"/>
      <w:spacing w:val="-10"/>
      <w:kern w:val="28"/>
    </w:rPr>
  </w:style>
  <w:style w:type="character" w:customStyle="1" w:styleId="TitelZchn">
    <w:name w:val="Titel Zchn"/>
    <w:basedOn w:val="Absatz-Standardschriftart"/>
    <w:link w:val="Titel"/>
    <w:uiPriority w:val="10"/>
    <w:rsid w:val="003A09AF"/>
    <w:rPr>
      <w:rFonts w:ascii="Univers LT Pro 47 Lt Cn" w:eastAsiaTheme="majorEastAsia" w:hAnsi="Univers LT Pro 47 Lt Cn" w:cstheme="majorBidi"/>
      <w:spacing w:val="-10"/>
      <w:kern w:val="28"/>
      <w:lang w:val="de-DE" w:eastAsia="de-DE" w:bidi="de-DE"/>
    </w:rPr>
  </w:style>
  <w:style w:type="paragraph" w:styleId="Untertitel">
    <w:name w:val="Subtitle"/>
    <w:aliases w:val="Titel Untertitel"/>
    <w:basedOn w:val="Standard"/>
    <w:next w:val="Standard"/>
    <w:link w:val="UntertitelZchn"/>
    <w:autoRedefine/>
    <w:qFormat/>
    <w:rsid w:val="003B1AE8"/>
    <w:pPr>
      <w:numPr>
        <w:ilvl w:val="1"/>
      </w:numPr>
      <w:spacing w:after="160"/>
    </w:pPr>
    <w:rPr>
      <w:rFonts w:eastAsiaTheme="minorEastAsia" w:cstheme="minorBidi"/>
      <w:color w:val="7F7F7F" w:themeColor="text1" w:themeTint="80"/>
      <w:spacing w:val="15"/>
      <w:sz w:val="28"/>
    </w:rPr>
  </w:style>
  <w:style w:type="character" w:customStyle="1" w:styleId="UntertitelZchn">
    <w:name w:val="Untertitel Zchn"/>
    <w:aliases w:val="Titel Untertitel Zchn"/>
    <w:basedOn w:val="Absatz-Standardschriftart"/>
    <w:link w:val="Untertitel"/>
    <w:rsid w:val="003B1AE8"/>
    <w:rPr>
      <w:rFonts w:ascii="Univers LT Pro 47 Lt Cn" w:eastAsiaTheme="minorEastAsia" w:hAnsi="Univers LT Pro 47 Lt Cn"/>
      <w:color w:val="7F7F7F" w:themeColor="text1" w:themeTint="80"/>
      <w:spacing w:val="15"/>
      <w:sz w:val="28"/>
      <w:lang w:val="de-DE" w:eastAsia="de-DE" w:bidi="de-DE"/>
    </w:rPr>
  </w:style>
  <w:style w:type="paragraph" w:customStyle="1" w:styleId="Unterberschrift">
    <w:name w:val="Unterüberschrift"/>
    <w:basedOn w:val="Standard"/>
    <w:link w:val="UnterberschriftZchn"/>
    <w:qFormat/>
    <w:rsid w:val="006234D5"/>
    <w:pPr>
      <w:widowControl/>
      <w:autoSpaceDE/>
      <w:autoSpaceDN/>
      <w:spacing w:line="440" w:lineRule="exact"/>
    </w:pPr>
    <w:rPr>
      <w:rFonts w:ascii="Arial Narrow" w:eastAsia="Times New Roman" w:hAnsi="Arial Narrow" w:cs="Times New Roman"/>
      <w:noProof/>
      <w:color w:val="004189"/>
      <w:sz w:val="28"/>
      <w:szCs w:val="28"/>
      <w:lang w:bidi="ar-SA"/>
    </w:rPr>
  </w:style>
  <w:style w:type="character" w:customStyle="1" w:styleId="UnterberschriftZchn">
    <w:name w:val="Unterüberschrift Zchn"/>
    <w:basedOn w:val="Absatz-Standardschriftart"/>
    <w:link w:val="Unterberschrift"/>
    <w:rsid w:val="006234D5"/>
    <w:rPr>
      <w:rFonts w:ascii="Arial Narrow" w:eastAsia="Times New Roman" w:hAnsi="Arial Narrow" w:cs="Times New Roman"/>
      <w:noProof/>
      <w:color w:val="004189"/>
      <w:sz w:val="28"/>
      <w:szCs w:val="28"/>
      <w:lang w:val="de-DE" w:eastAsia="de-DE"/>
    </w:rPr>
  </w:style>
  <w:style w:type="paragraph" w:customStyle="1" w:styleId="Listenabsatz2">
    <w:name w:val="Listenabsatz2"/>
    <w:aliases w:val="Listen ohne Anstand"/>
    <w:basedOn w:val="Listenabsatz"/>
    <w:link w:val="Listenabsatz2Zchn"/>
    <w:uiPriority w:val="1"/>
    <w:qFormat/>
    <w:rsid w:val="00DD3686"/>
  </w:style>
  <w:style w:type="character" w:customStyle="1" w:styleId="Listenabsatz2Zchn">
    <w:name w:val="Listenabsatz2 Zchn"/>
    <w:aliases w:val="Listen ohne Anstand Zchn"/>
    <w:basedOn w:val="ListenabsatzZchn"/>
    <w:link w:val="Listenabsatz2"/>
    <w:uiPriority w:val="1"/>
    <w:rsid w:val="00DD3686"/>
    <w:rPr>
      <w:rFonts w:ascii="Univers LT Pro 47 Lt Cn" w:eastAsia="Calibri" w:hAnsi="Univers LT Pro 47 Lt Cn" w:cs="Arial"/>
      <w:szCs w:val="20"/>
      <w:lang w:val="de-DE" w:bidi="de-DE"/>
    </w:rPr>
  </w:style>
  <w:style w:type="table" w:styleId="Tabellenraster">
    <w:name w:val="Table Grid"/>
    <w:basedOn w:val="NormaleTabelle"/>
    <w:rsid w:val="00AB5D37"/>
    <w:pPr>
      <w:widowControl/>
      <w:autoSpaceDE/>
      <w:autoSpaceDN/>
    </w:pPr>
    <w:rPr>
      <w:rFonts w:ascii="Arial" w:eastAsia="Calibri" w:hAnsi="Arial" w:cs="Arial"/>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CF5EC2"/>
    <w:rPr>
      <w:i/>
      <w:iCs/>
      <w:color w:val="404040" w:themeColor="text1" w:themeTint="BF"/>
    </w:rPr>
  </w:style>
  <w:style w:type="paragraph" w:styleId="Kommentarthema">
    <w:name w:val="annotation subject"/>
    <w:basedOn w:val="Standard"/>
    <w:link w:val="KommentarthemaZchn"/>
    <w:unhideWhenUsed/>
    <w:rsid w:val="00CD2075"/>
    <w:pPr>
      <w:spacing w:line="240" w:lineRule="auto"/>
    </w:pPr>
    <w:rPr>
      <w:b/>
      <w:bCs/>
      <w:sz w:val="20"/>
    </w:rPr>
  </w:style>
  <w:style w:type="character" w:customStyle="1" w:styleId="KommentarthemaZchn">
    <w:name w:val="Kommentarthema Zchn"/>
    <w:basedOn w:val="Absatz-Standardschriftart"/>
    <w:link w:val="Kommentarthema"/>
    <w:rsid w:val="00CD2075"/>
    <w:rPr>
      <w:rFonts w:ascii="Univers LT Pro 47 Lt Cn" w:eastAsia="Calibri" w:hAnsi="Univers LT Pro 47 Lt Cn" w:cs="Calibri"/>
      <w:b/>
      <w:bCs/>
      <w:sz w:val="20"/>
      <w:szCs w:val="20"/>
      <w:lang w:val="de-DE" w:eastAsia="de-DE" w:bidi="de-DE"/>
    </w:rPr>
  </w:style>
  <w:style w:type="paragraph" w:styleId="Funotentext">
    <w:name w:val="footnote text"/>
    <w:basedOn w:val="Standard"/>
    <w:link w:val="FunotentextZchn"/>
    <w:uiPriority w:val="99"/>
    <w:semiHidden/>
    <w:unhideWhenUsed/>
    <w:rsid w:val="009D128A"/>
    <w:pPr>
      <w:spacing w:line="240" w:lineRule="auto"/>
    </w:pPr>
    <w:rPr>
      <w:sz w:val="18"/>
    </w:rPr>
  </w:style>
  <w:style w:type="character" w:customStyle="1" w:styleId="FunotentextZchn">
    <w:name w:val="Fußnotentext Zchn"/>
    <w:basedOn w:val="Absatz-Standardschriftart"/>
    <w:link w:val="Funotentext"/>
    <w:uiPriority w:val="99"/>
    <w:semiHidden/>
    <w:rsid w:val="009D128A"/>
    <w:rPr>
      <w:rFonts w:ascii="Univers LT Pro 47 Lt Cn" w:eastAsia="Calibri" w:hAnsi="Univers LT Pro 47 Lt Cn" w:cs="Calibri"/>
      <w:sz w:val="18"/>
      <w:szCs w:val="20"/>
      <w:lang w:val="de-DE" w:eastAsia="de-DE" w:bidi="de-DE"/>
    </w:rPr>
  </w:style>
  <w:style w:type="character" w:styleId="Funotenzeichen">
    <w:name w:val="footnote reference"/>
    <w:basedOn w:val="Absatz-Standardschriftart"/>
    <w:uiPriority w:val="99"/>
    <w:semiHidden/>
    <w:unhideWhenUsed/>
    <w:rsid w:val="009D128A"/>
    <w:rPr>
      <w:vertAlign w:val="superscript"/>
    </w:rPr>
  </w:style>
  <w:style w:type="paragraph" w:styleId="Textkrper">
    <w:name w:val="Body Text"/>
    <w:basedOn w:val="Standard"/>
    <w:link w:val="TextkrperZchn"/>
    <w:semiHidden/>
    <w:unhideWhenUsed/>
    <w:rsid w:val="00DB2FA0"/>
    <w:pPr>
      <w:widowControl/>
      <w:autoSpaceDE/>
      <w:autoSpaceDN/>
      <w:spacing w:before="60" w:after="120" w:line="240" w:lineRule="auto"/>
    </w:pPr>
    <w:rPr>
      <w:rFonts w:ascii="Arial" w:eastAsia="Times New Roman" w:hAnsi="Arial" w:cs="Times New Roman"/>
      <w:sz w:val="24"/>
      <w:szCs w:val="24"/>
      <w:lang w:bidi="ar-SA"/>
    </w:rPr>
  </w:style>
  <w:style w:type="character" w:customStyle="1" w:styleId="TextkrperZchn">
    <w:name w:val="Textkörper Zchn"/>
    <w:basedOn w:val="Absatz-Standardschriftart"/>
    <w:link w:val="Textkrper"/>
    <w:semiHidden/>
    <w:rsid w:val="00DB2FA0"/>
    <w:rPr>
      <w:rFonts w:ascii="Arial" w:eastAsia="Times New Roman" w:hAnsi="Arial" w:cs="Times New Roman"/>
      <w:sz w:val="24"/>
      <w:szCs w:val="24"/>
      <w:lang w:val="de-DE" w:eastAsia="de-DE"/>
    </w:rPr>
  </w:style>
  <w:style w:type="character" w:customStyle="1" w:styleId="berschrift5Zchn">
    <w:name w:val="Überschrift 5 Zchn"/>
    <w:basedOn w:val="Absatz-Standardschriftart"/>
    <w:link w:val="berschrift5"/>
    <w:semiHidden/>
    <w:rsid w:val="00D74CD6"/>
    <w:rPr>
      <w:rFonts w:asciiTheme="majorHAnsi" w:eastAsiaTheme="majorEastAsia" w:hAnsiTheme="majorHAnsi" w:cstheme="majorBidi"/>
      <w:color w:val="243F60" w:themeColor="accent1" w:themeShade="7F"/>
      <w:sz w:val="20"/>
      <w:szCs w:val="24"/>
      <w:lang w:val="de-DE" w:eastAsia="de-DE"/>
    </w:rPr>
  </w:style>
  <w:style w:type="character" w:customStyle="1" w:styleId="berschrift6Zchn">
    <w:name w:val="Überschrift 6 Zchn"/>
    <w:basedOn w:val="Absatz-Standardschriftart"/>
    <w:link w:val="berschrift6"/>
    <w:semiHidden/>
    <w:rsid w:val="00D74CD6"/>
    <w:rPr>
      <w:rFonts w:asciiTheme="majorHAnsi" w:eastAsiaTheme="majorEastAsia" w:hAnsiTheme="majorHAnsi" w:cstheme="majorBidi"/>
      <w:i/>
      <w:iCs/>
      <w:color w:val="243F60" w:themeColor="accent1" w:themeShade="7F"/>
      <w:sz w:val="20"/>
      <w:szCs w:val="24"/>
      <w:lang w:val="de-DE" w:eastAsia="de-DE"/>
    </w:rPr>
  </w:style>
  <w:style w:type="character" w:customStyle="1" w:styleId="berschrift7Zchn">
    <w:name w:val="Überschrift 7 Zchn"/>
    <w:basedOn w:val="Absatz-Standardschriftart"/>
    <w:link w:val="berschrift7"/>
    <w:semiHidden/>
    <w:rsid w:val="00D74CD6"/>
    <w:rPr>
      <w:rFonts w:asciiTheme="majorHAnsi" w:eastAsiaTheme="majorEastAsia" w:hAnsiTheme="majorHAnsi" w:cstheme="majorBidi"/>
      <w:i/>
      <w:iCs/>
      <w:color w:val="404040" w:themeColor="text1" w:themeTint="BF"/>
      <w:sz w:val="20"/>
      <w:szCs w:val="24"/>
      <w:lang w:val="de-DE" w:eastAsia="de-DE"/>
    </w:rPr>
  </w:style>
  <w:style w:type="character" w:customStyle="1" w:styleId="berschrift8Zchn">
    <w:name w:val="Überschrift 8 Zchn"/>
    <w:basedOn w:val="Absatz-Standardschriftart"/>
    <w:link w:val="berschrift8"/>
    <w:semiHidden/>
    <w:rsid w:val="00D74CD6"/>
    <w:rPr>
      <w:rFonts w:asciiTheme="majorHAnsi" w:eastAsiaTheme="majorEastAsia" w:hAnsiTheme="majorHAnsi" w:cstheme="majorBidi"/>
      <w:color w:val="404040" w:themeColor="text1" w:themeTint="BF"/>
      <w:sz w:val="20"/>
      <w:szCs w:val="20"/>
      <w:lang w:val="de-DE" w:eastAsia="de-DE"/>
    </w:rPr>
  </w:style>
  <w:style w:type="character" w:customStyle="1" w:styleId="berschrift9Zchn">
    <w:name w:val="Überschrift 9 Zchn"/>
    <w:basedOn w:val="Absatz-Standardschriftart"/>
    <w:link w:val="berschrift9"/>
    <w:semiHidden/>
    <w:rsid w:val="00D74CD6"/>
    <w:rPr>
      <w:rFonts w:asciiTheme="majorHAnsi" w:eastAsiaTheme="majorEastAsia" w:hAnsiTheme="majorHAnsi" w:cstheme="majorBidi"/>
      <w:i/>
      <w:iCs/>
      <w:color w:val="404040" w:themeColor="text1" w:themeTint="BF"/>
      <w:sz w:val="20"/>
      <w:szCs w:val="20"/>
      <w:lang w:val="de-DE" w:eastAsia="de-DE"/>
    </w:rPr>
  </w:style>
  <w:style w:type="character" w:customStyle="1" w:styleId="berschrift1Zchn">
    <w:name w:val="Überschrift 1 Zchn"/>
    <w:basedOn w:val="Absatz-Standardschriftart"/>
    <w:link w:val="berschrift1"/>
    <w:rsid w:val="005F1315"/>
    <w:rPr>
      <w:rFonts w:ascii="Univers LT Pro 47 Lt Cn" w:eastAsia="Calibri" w:hAnsi="Univers LT Pro 47 Lt Cn" w:cs="Arial"/>
      <w:bCs/>
      <w:sz w:val="32"/>
      <w:szCs w:val="32"/>
      <w:lang w:val="de-DE" w:bidi="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berschrift2Zchn">
    <w:name w:val="Überschrift 2 Zchn"/>
    <w:basedOn w:val="Absatz-Standardschriftart"/>
    <w:link w:val="berschrift2"/>
    <w:rsid w:val="003A2CB8"/>
    <w:rPr>
      <w:rFonts w:ascii="Univers LT Pro 47 Lt Cn" w:eastAsia="Cambria" w:hAnsi="Univers LT Pro 47 Lt Cn" w:cs="Arial"/>
      <w:b/>
      <w:color w:val="713F5D"/>
      <w:sz w:val="26"/>
      <w:szCs w:val="26"/>
      <w:lang w:val="de-DE" w:bidi="de-DE"/>
    </w:rPr>
  </w:style>
  <w:style w:type="character" w:styleId="BesuchterLink">
    <w:name w:val="FollowedHyperlink"/>
    <w:basedOn w:val="Absatz-Standardschriftart"/>
    <w:semiHidden/>
    <w:unhideWhenUsed/>
    <w:rsid w:val="0053215E"/>
    <w:rPr>
      <w:color w:val="800080" w:themeColor="followedHyperlink"/>
      <w:u w:val="single"/>
    </w:rPr>
  </w:style>
  <w:style w:type="character" w:styleId="Platzhaltertext">
    <w:name w:val="Placeholder Text"/>
    <w:basedOn w:val="Absatz-Standardschriftart"/>
    <w:uiPriority w:val="99"/>
    <w:rsid w:val="000118B3"/>
    <w:rPr>
      <w:color w:val="808080"/>
    </w:rPr>
  </w:style>
  <w:style w:type="character" w:customStyle="1" w:styleId="Formulare">
    <w:name w:val="Formulare"/>
    <w:basedOn w:val="Absatz-Standardschriftart"/>
    <w:uiPriority w:val="1"/>
    <w:rsid w:val="0012433D"/>
    <w:rPr>
      <w:rFonts w:ascii="Arial Narrow" w:hAnsi="Arial Narrow"/>
      <w:b/>
      <w:color w:val="1F497D" w:themeColor="text2"/>
      <w:sz w:val="22"/>
    </w:rPr>
  </w:style>
  <w:style w:type="paragraph" w:styleId="Listennummer">
    <w:name w:val="List Number"/>
    <w:basedOn w:val="Standard"/>
    <w:uiPriority w:val="99"/>
    <w:qFormat/>
    <w:rsid w:val="00CD2075"/>
    <w:pPr>
      <w:widowControl/>
      <w:numPr>
        <w:numId w:val="2"/>
      </w:numPr>
      <w:autoSpaceDE/>
      <w:autoSpaceDN/>
      <w:spacing w:before="80"/>
      <w:ind w:left="357" w:hanging="357"/>
      <w:contextualSpacing/>
    </w:pPr>
    <w:rPr>
      <w:sz w:val="20"/>
      <w:lang w:eastAsia="de-DE"/>
    </w:rPr>
  </w:style>
  <w:style w:type="character" w:styleId="Kommentarzeichen">
    <w:name w:val="annotation reference"/>
    <w:basedOn w:val="Absatz-Standardschriftart"/>
    <w:semiHidden/>
    <w:unhideWhenUsed/>
    <w:rsid w:val="00B55B87"/>
    <w:rPr>
      <w:sz w:val="16"/>
      <w:szCs w:val="16"/>
    </w:rPr>
  </w:style>
  <w:style w:type="paragraph" w:styleId="Kommentartext">
    <w:name w:val="annotation text"/>
    <w:basedOn w:val="Standard"/>
    <w:link w:val="KommentartextZchn"/>
    <w:unhideWhenUsed/>
    <w:rsid w:val="00B55B87"/>
    <w:pPr>
      <w:spacing w:line="240" w:lineRule="auto"/>
    </w:pPr>
    <w:rPr>
      <w:sz w:val="20"/>
    </w:rPr>
  </w:style>
  <w:style w:type="character" w:customStyle="1" w:styleId="KommentartextZchn">
    <w:name w:val="Kommentartext Zchn"/>
    <w:basedOn w:val="Absatz-Standardschriftart"/>
    <w:link w:val="Kommentartext"/>
    <w:rsid w:val="00B55B87"/>
    <w:rPr>
      <w:rFonts w:ascii="Univers LT Pro 47 Lt Cn" w:eastAsia="Calibri" w:hAnsi="Univers LT Pro 47 Lt Cn" w:cs="Arial"/>
      <w:sz w:val="20"/>
      <w:szCs w:val="20"/>
      <w:lang w:val="de-DE" w:bidi="de-DE"/>
    </w:rPr>
  </w:style>
  <w:style w:type="paragraph" w:styleId="Sprechblasentext">
    <w:name w:val="Balloon Text"/>
    <w:basedOn w:val="Standard"/>
    <w:link w:val="SprechblasentextZchn"/>
    <w:semiHidden/>
    <w:unhideWhenUsed/>
    <w:rsid w:val="00B55B8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B55B87"/>
    <w:rPr>
      <w:rFonts w:ascii="Segoe UI" w:eastAsia="Calibri" w:hAnsi="Segoe UI" w:cs="Segoe UI"/>
      <w:sz w:val="18"/>
      <w:szCs w:val="18"/>
      <w:lang w:val="de-DE" w:bidi="de-DE"/>
    </w:rPr>
  </w:style>
  <w:style w:type="table" w:customStyle="1" w:styleId="TableGrid1">
    <w:name w:val="Table Grid1"/>
    <w:basedOn w:val="NormaleTabelle"/>
    <w:next w:val="Tabellenraster"/>
    <w:uiPriority w:val="39"/>
    <w:rsid w:val="0024059C"/>
    <w:pPr>
      <w:widowControl/>
      <w:autoSpaceDE/>
      <w:autoSpaceDN/>
      <w:spacing w:after="40"/>
    </w:pPr>
    <w:rPr>
      <w:rFonts w:ascii="Cambria" w:eastAsia="Cambria" w:hAnsi="Cambria" w:cs="Times New Roman"/>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NormaleTabelle"/>
    <w:next w:val="Tabellenraster"/>
    <w:uiPriority w:val="59"/>
    <w:rsid w:val="0024059C"/>
    <w:pPr>
      <w:widowControl/>
      <w:autoSpaceDE/>
      <w:autoSpaceDN/>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0189">
      <w:bodyDiv w:val="1"/>
      <w:marLeft w:val="0"/>
      <w:marRight w:val="0"/>
      <w:marTop w:val="0"/>
      <w:marBottom w:val="0"/>
      <w:divBdr>
        <w:top w:val="none" w:sz="0" w:space="0" w:color="auto"/>
        <w:left w:val="none" w:sz="0" w:space="0" w:color="auto"/>
        <w:bottom w:val="none" w:sz="0" w:space="0" w:color="auto"/>
        <w:right w:val="none" w:sz="0" w:space="0" w:color="auto"/>
      </w:divBdr>
    </w:div>
    <w:div w:id="186412148">
      <w:bodyDiv w:val="1"/>
      <w:marLeft w:val="0"/>
      <w:marRight w:val="0"/>
      <w:marTop w:val="0"/>
      <w:marBottom w:val="0"/>
      <w:divBdr>
        <w:top w:val="none" w:sz="0" w:space="0" w:color="auto"/>
        <w:left w:val="none" w:sz="0" w:space="0" w:color="auto"/>
        <w:bottom w:val="none" w:sz="0" w:space="0" w:color="auto"/>
        <w:right w:val="none" w:sz="0" w:space="0" w:color="auto"/>
      </w:divBdr>
      <w:divsChild>
        <w:div w:id="432478430">
          <w:marLeft w:val="0"/>
          <w:marRight w:val="0"/>
          <w:marTop w:val="0"/>
          <w:marBottom w:val="0"/>
          <w:divBdr>
            <w:top w:val="none" w:sz="0" w:space="0" w:color="auto"/>
            <w:left w:val="none" w:sz="0" w:space="0" w:color="auto"/>
            <w:bottom w:val="none" w:sz="0" w:space="0" w:color="auto"/>
            <w:right w:val="none" w:sz="0" w:space="0" w:color="auto"/>
          </w:divBdr>
        </w:div>
        <w:div w:id="934362200">
          <w:marLeft w:val="0"/>
          <w:marRight w:val="0"/>
          <w:marTop w:val="0"/>
          <w:marBottom w:val="0"/>
          <w:divBdr>
            <w:top w:val="none" w:sz="0" w:space="0" w:color="auto"/>
            <w:left w:val="none" w:sz="0" w:space="0" w:color="auto"/>
            <w:bottom w:val="none" w:sz="0" w:space="0" w:color="auto"/>
            <w:right w:val="none" w:sz="0" w:space="0" w:color="auto"/>
          </w:divBdr>
        </w:div>
      </w:divsChild>
    </w:div>
    <w:div w:id="327634319">
      <w:bodyDiv w:val="1"/>
      <w:marLeft w:val="0"/>
      <w:marRight w:val="0"/>
      <w:marTop w:val="0"/>
      <w:marBottom w:val="0"/>
      <w:divBdr>
        <w:top w:val="none" w:sz="0" w:space="0" w:color="auto"/>
        <w:left w:val="none" w:sz="0" w:space="0" w:color="auto"/>
        <w:bottom w:val="none" w:sz="0" w:space="0" w:color="auto"/>
        <w:right w:val="none" w:sz="0" w:space="0" w:color="auto"/>
      </w:divBdr>
    </w:div>
    <w:div w:id="536356085">
      <w:bodyDiv w:val="1"/>
      <w:marLeft w:val="0"/>
      <w:marRight w:val="0"/>
      <w:marTop w:val="0"/>
      <w:marBottom w:val="0"/>
      <w:divBdr>
        <w:top w:val="none" w:sz="0" w:space="0" w:color="auto"/>
        <w:left w:val="none" w:sz="0" w:space="0" w:color="auto"/>
        <w:bottom w:val="none" w:sz="0" w:space="0" w:color="auto"/>
        <w:right w:val="none" w:sz="0" w:space="0" w:color="auto"/>
      </w:divBdr>
      <w:divsChild>
        <w:div w:id="1425807719">
          <w:marLeft w:val="0"/>
          <w:marRight w:val="0"/>
          <w:marTop w:val="0"/>
          <w:marBottom w:val="0"/>
          <w:divBdr>
            <w:top w:val="none" w:sz="0" w:space="0" w:color="auto"/>
            <w:left w:val="none" w:sz="0" w:space="0" w:color="auto"/>
            <w:bottom w:val="none" w:sz="0" w:space="0" w:color="auto"/>
            <w:right w:val="none" w:sz="0" w:space="0" w:color="auto"/>
          </w:divBdr>
        </w:div>
        <w:div w:id="1472284015">
          <w:marLeft w:val="0"/>
          <w:marRight w:val="0"/>
          <w:marTop w:val="0"/>
          <w:marBottom w:val="0"/>
          <w:divBdr>
            <w:top w:val="none" w:sz="0" w:space="0" w:color="auto"/>
            <w:left w:val="none" w:sz="0" w:space="0" w:color="auto"/>
            <w:bottom w:val="none" w:sz="0" w:space="0" w:color="auto"/>
            <w:right w:val="none" w:sz="0" w:space="0" w:color="auto"/>
          </w:divBdr>
        </w:div>
      </w:divsChild>
    </w:div>
    <w:div w:id="1024213130">
      <w:bodyDiv w:val="1"/>
      <w:marLeft w:val="0"/>
      <w:marRight w:val="0"/>
      <w:marTop w:val="0"/>
      <w:marBottom w:val="0"/>
      <w:divBdr>
        <w:top w:val="none" w:sz="0" w:space="0" w:color="auto"/>
        <w:left w:val="none" w:sz="0" w:space="0" w:color="auto"/>
        <w:bottom w:val="none" w:sz="0" w:space="0" w:color="auto"/>
        <w:right w:val="none" w:sz="0" w:space="0" w:color="auto"/>
      </w:divBdr>
    </w:div>
    <w:div w:id="1052147390">
      <w:bodyDiv w:val="1"/>
      <w:marLeft w:val="0"/>
      <w:marRight w:val="0"/>
      <w:marTop w:val="0"/>
      <w:marBottom w:val="0"/>
      <w:divBdr>
        <w:top w:val="none" w:sz="0" w:space="0" w:color="auto"/>
        <w:left w:val="none" w:sz="0" w:space="0" w:color="auto"/>
        <w:bottom w:val="none" w:sz="0" w:space="0" w:color="auto"/>
        <w:right w:val="none" w:sz="0" w:space="0" w:color="auto"/>
      </w:divBdr>
    </w:div>
    <w:div w:id="1481969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81CD59093743DBB233EB042BD334FF"/>
        <w:category>
          <w:name w:val="Allgemein"/>
          <w:gallery w:val="placeholder"/>
        </w:category>
        <w:types>
          <w:type w:val="bbPlcHdr"/>
        </w:types>
        <w:behaviors>
          <w:behavior w:val="content"/>
        </w:behaviors>
        <w:guid w:val="{1C2EBB34-2944-4AC1-8CFD-E3687B9859CF}"/>
      </w:docPartPr>
      <w:docPartBody>
        <w:p w:rsidR="00B37492" w:rsidRDefault="00750659" w:rsidP="00750659">
          <w:pPr>
            <w:pStyle w:val="5881CD59093743DBB233EB042BD334FF"/>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1CD4C7C70DB648ABAC86AB9E8A34BBCB"/>
        <w:category>
          <w:name w:val="Allgemein"/>
          <w:gallery w:val="placeholder"/>
        </w:category>
        <w:types>
          <w:type w:val="bbPlcHdr"/>
        </w:types>
        <w:behaviors>
          <w:behavior w:val="content"/>
        </w:behaviors>
        <w:guid w:val="{1B358784-B7A0-44D1-B0E2-F78613E19188}"/>
      </w:docPartPr>
      <w:docPartBody>
        <w:p w:rsidR="00B37492" w:rsidRDefault="00750659" w:rsidP="00750659">
          <w:pPr>
            <w:pStyle w:val="1CD4C7C70DB648ABAC86AB9E8A34BBCB"/>
          </w:pPr>
          <w:r w:rsidRPr="007C4F68">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13A"/>
    <w:rsid w:val="00113740"/>
    <w:rsid w:val="001241CF"/>
    <w:rsid w:val="00124A38"/>
    <w:rsid w:val="002429D8"/>
    <w:rsid w:val="002A608D"/>
    <w:rsid w:val="002D734A"/>
    <w:rsid w:val="002E213A"/>
    <w:rsid w:val="00352D10"/>
    <w:rsid w:val="00383067"/>
    <w:rsid w:val="00384C8C"/>
    <w:rsid w:val="0045080A"/>
    <w:rsid w:val="004952EF"/>
    <w:rsid w:val="004B4CA1"/>
    <w:rsid w:val="00651898"/>
    <w:rsid w:val="00664E84"/>
    <w:rsid w:val="00750659"/>
    <w:rsid w:val="00971CFF"/>
    <w:rsid w:val="009B60C1"/>
    <w:rsid w:val="00A86899"/>
    <w:rsid w:val="00A93D61"/>
    <w:rsid w:val="00B20EBF"/>
    <w:rsid w:val="00B37492"/>
    <w:rsid w:val="00BC3730"/>
    <w:rsid w:val="00C23606"/>
    <w:rsid w:val="00CE5F79"/>
    <w:rsid w:val="00D025AC"/>
    <w:rsid w:val="00D11FC9"/>
    <w:rsid w:val="00D923F3"/>
    <w:rsid w:val="00E24B67"/>
    <w:rsid w:val="00E41462"/>
    <w:rsid w:val="00EB5A02"/>
    <w:rsid w:val="00EF3DF0"/>
    <w:rsid w:val="00F31683"/>
    <w:rsid w:val="00F75D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750659"/>
    <w:rPr>
      <w:color w:val="808080"/>
    </w:rPr>
  </w:style>
  <w:style w:type="paragraph" w:customStyle="1" w:styleId="5881CD59093743DBB233EB042BD334FF">
    <w:name w:val="5881CD59093743DBB233EB042BD334FF"/>
    <w:rsid w:val="00750659"/>
    <w:pPr>
      <w:spacing w:line="278" w:lineRule="auto"/>
    </w:pPr>
    <w:rPr>
      <w:kern w:val="2"/>
      <w:sz w:val="24"/>
      <w:szCs w:val="24"/>
      <w14:ligatures w14:val="standardContextual"/>
    </w:rPr>
  </w:style>
  <w:style w:type="paragraph" w:customStyle="1" w:styleId="1CD4C7C70DB648ABAC86AB9E8A34BBCB">
    <w:name w:val="1CD4C7C70DB648ABAC86AB9E8A34BBCB"/>
    <w:rsid w:val="007506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LAW_DE!16302476.1</documentid>
  <senderid>DEU27327</senderid>
  <senderemail>HENNING.HOLZ@LUTHER-LAWFIRM.COM</senderemail>
  <lastmodified>2025-05-21T13:39:00.0000000+02:00</lastmodified>
  <database>LAW_DE</database>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9B39F637E445C45AC412C84322877E7" ma:contentTypeVersion="12" ma:contentTypeDescription="Ein neues Dokument erstellen." ma:contentTypeScope="" ma:versionID="0d9e30f293ca14aabab6f0472d6f4afd">
  <xsd:schema xmlns:xsd="http://www.w3.org/2001/XMLSchema" xmlns:xs="http://www.w3.org/2001/XMLSchema" xmlns:p="http://schemas.microsoft.com/office/2006/metadata/properties" xmlns:ns2="032ebb8e-904d-4b77-8a27-db96f02ea9a9" xmlns:ns3="bfbd663a-8d77-427a-a8ac-46e42f4aac77" targetNamespace="http://schemas.microsoft.com/office/2006/metadata/properties" ma:root="true" ma:fieldsID="ae96eff1b305f94379e9b85acf2ab850" ns2:_="" ns3:_="">
    <xsd:import namespace="032ebb8e-904d-4b77-8a27-db96f02ea9a9"/>
    <xsd:import namespace="bfbd663a-8d77-427a-a8ac-46e42f4aac7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ebb8e-904d-4b77-8a27-db96f02ea9a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d663a-8d77-427a-a8ac-46e42f4aac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00176-DB06-402B-BF9C-6DBD83590CBF}">
  <ds:schemaRefs>
    <ds:schemaRef ds:uri="http://www.imanage.com/work/xmlschema"/>
  </ds:schemaRefs>
</ds:datastoreItem>
</file>

<file path=customXml/itemProps2.xml><?xml version="1.0" encoding="utf-8"?>
<ds:datastoreItem xmlns:ds="http://schemas.openxmlformats.org/officeDocument/2006/customXml" ds:itemID="{E274E457-6E39-416B-964B-F69D5AACD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B9F12-74C4-4385-BB2A-C822A16FD727}">
  <ds:schemaRefs>
    <ds:schemaRef ds:uri="http://schemas.microsoft.com/sharepoint/v3/contenttype/forms"/>
  </ds:schemaRefs>
</ds:datastoreItem>
</file>

<file path=customXml/itemProps4.xml><?xml version="1.0" encoding="utf-8"?>
<ds:datastoreItem xmlns:ds="http://schemas.openxmlformats.org/officeDocument/2006/customXml" ds:itemID="{6DAB3762-FD28-402D-A28D-2D646BDE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ebb8e-904d-4b77-8a27-db96f02ea9a9"/>
    <ds:schemaRef ds:uri="bfbd663a-8d77-427a-a8ac-46e42f4aa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AC1A5-45BF-4F42-9D78-3BBBE132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~WRL0033.tmp</Template>
  <TotalTime>0</TotalTime>
  <Pages>7</Pages>
  <Words>2730</Words>
  <Characters>17177</Characters>
  <Application>Microsoft Office Word</Application>
  <DocSecurity>0</DocSecurity>
  <Lines>143</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BIG Unternehemensgruppe</Company>
  <LinksUpToDate>false</LinksUpToDate>
  <CharactersWithSpaces>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Zander, Stefan</cp:lastModifiedBy>
  <cp:revision>3</cp:revision>
  <cp:lastPrinted>2022-08-02T14:47:00Z</cp:lastPrinted>
  <dcterms:created xsi:type="dcterms:W3CDTF">2026-02-05T13:38:00Z</dcterms:created>
  <dcterms:modified xsi:type="dcterms:W3CDTF">2026-04-28T10:06:00Z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2018-01-22T00:00:00Z</vt:filetime>
  </property>
  <property fmtid="{D5CDD505-2E9C-101B-9397-08002B2CF9AE}" pid="3" name="Creator">
    <vt:lpwstr>Microsoft® Word 2010</vt:lpwstr>
  </property>
  <property fmtid="{D5CDD505-2E9C-101B-9397-08002B2CF9AE}" pid="4" name="LastSaved">
    <vt:filetime>2018-08-15T00:00:00Z</vt:filetime>
  </property>
  <property fmtid="{D5CDD505-2E9C-101B-9397-08002B2CF9AE}" pid="5" name="ContentTypeId">
    <vt:lpwstr>0x01010079B39F637E445C45AC412C84322877E7</vt:lpwstr>
  </property>
</Properties>
</file>